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221" w:type="dxa"/>
        <w:tblInd w:w="-440" w:type="dxa"/>
        <w:tblLayout w:type="fixed"/>
        <w:tblLook w:val="0000"/>
      </w:tblPr>
      <w:tblGrid>
        <w:gridCol w:w="236"/>
        <w:gridCol w:w="121"/>
        <w:gridCol w:w="201"/>
        <w:gridCol w:w="152"/>
        <w:gridCol w:w="171"/>
        <w:gridCol w:w="182"/>
        <w:gridCol w:w="141"/>
        <w:gridCol w:w="212"/>
        <w:gridCol w:w="43"/>
        <w:gridCol w:w="310"/>
        <w:gridCol w:w="291"/>
        <w:gridCol w:w="62"/>
        <w:gridCol w:w="262"/>
        <w:gridCol w:w="91"/>
        <w:gridCol w:w="233"/>
        <w:gridCol w:w="119"/>
        <w:gridCol w:w="205"/>
        <w:gridCol w:w="147"/>
        <w:gridCol w:w="177"/>
        <w:gridCol w:w="175"/>
        <w:gridCol w:w="236"/>
        <w:gridCol w:w="395"/>
        <w:gridCol w:w="255"/>
        <w:gridCol w:w="215"/>
        <w:gridCol w:w="194"/>
        <w:gridCol w:w="159"/>
        <w:gridCol w:w="236"/>
        <w:gridCol w:w="119"/>
        <w:gridCol w:w="288"/>
        <w:gridCol w:w="395"/>
        <w:gridCol w:w="418"/>
        <w:gridCol w:w="322"/>
        <w:gridCol w:w="80"/>
        <w:gridCol w:w="274"/>
        <w:gridCol w:w="121"/>
        <w:gridCol w:w="236"/>
        <w:gridCol w:w="159"/>
        <w:gridCol w:w="197"/>
        <w:gridCol w:w="198"/>
        <w:gridCol w:w="158"/>
        <w:gridCol w:w="237"/>
        <w:gridCol w:w="119"/>
        <w:gridCol w:w="276"/>
        <w:gridCol w:w="80"/>
        <w:gridCol w:w="315"/>
        <w:gridCol w:w="43"/>
        <w:gridCol w:w="330"/>
        <w:gridCol w:w="45"/>
        <w:gridCol w:w="311"/>
        <w:gridCol w:w="84"/>
        <w:gridCol w:w="416"/>
        <w:gridCol w:w="13"/>
        <w:gridCol w:w="766"/>
      </w:tblGrid>
      <w:tr w:rsidR="00CA57DE" w:rsidRPr="00840C17" w:rsidTr="00840C17">
        <w:trPr>
          <w:trHeight w:val="638"/>
        </w:trPr>
        <w:tc>
          <w:tcPr>
            <w:tcW w:w="357" w:type="dxa"/>
            <w:gridSpan w:val="2"/>
            <w:tcBorders>
              <w:left w:val="single" w:sz="4" w:space="0" w:color="000000"/>
            </w:tcBorders>
          </w:tcPr>
          <w:p w:rsidR="00CA57DE" w:rsidRPr="00840C17" w:rsidRDefault="00CA57DE" w:rsidP="00840C17">
            <w:pPr>
              <w:widowControl/>
              <w:suppressAutoHyphens w:val="0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3" w:type="dxa"/>
            <w:gridSpan w:val="2"/>
          </w:tcPr>
          <w:p w:rsidR="00CA57DE" w:rsidRPr="00840C17" w:rsidRDefault="00CA57D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3" w:type="dxa"/>
            <w:gridSpan w:val="2"/>
          </w:tcPr>
          <w:p w:rsidR="00CA57DE" w:rsidRPr="00840C17" w:rsidRDefault="00CA57D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3" w:type="dxa"/>
            <w:gridSpan w:val="2"/>
          </w:tcPr>
          <w:p w:rsidR="00CA57DE" w:rsidRPr="00840C17" w:rsidRDefault="00CA57D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3" w:type="dxa"/>
            <w:gridSpan w:val="2"/>
          </w:tcPr>
          <w:p w:rsidR="00CA57DE" w:rsidRPr="00840C17" w:rsidRDefault="00CA57D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3" w:type="dxa"/>
            <w:gridSpan w:val="2"/>
          </w:tcPr>
          <w:p w:rsidR="00CA57DE" w:rsidRPr="00840C17" w:rsidRDefault="00CA57D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3" w:type="dxa"/>
            <w:gridSpan w:val="2"/>
          </w:tcPr>
          <w:p w:rsidR="00CA57DE" w:rsidRPr="00840C17" w:rsidRDefault="00CA57D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2" w:type="dxa"/>
            <w:gridSpan w:val="2"/>
          </w:tcPr>
          <w:p w:rsidR="00CA57DE" w:rsidRPr="00840C17" w:rsidRDefault="00CA57D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2" w:type="dxa"/>
            <w:gridSpan w:val="2"/>
          </w:tcPr>
          <w:p w:rsidR="00CA57DE" w:rsidRPr="00840C17" w:rsidRDefault="00CA57D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2" w:type="dxa"/>
            <w:gridSpan w:val="2"/>
          </w:tcPr>
          <w:p w:rsidR="00CA57DE" w:rsidRPr="00840C17" w:rsidRDefault="00CA57D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1101" w:type="dxa"/>
            <w:gridSpan w:val="4"/>
          </w:tcPr>
          <w:p w:rsidR="00CA57DE" w:rsidRPr="00840C17" w:rsidRDefault="00CA57D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  <w:p w:rsidR="00CA57DE" w:rsidRPr="00840C17" w:rsidRDefault="00CA57DE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Период</w:t>
            </w:r>
          </w:p>
        </w:tc>
        <w:tc>
          <w:tcPr>
            <w:tcW w:w="353" w:type="dxa"/>
            <w:gridSpan w:val="2"/>
          </w:tcPr>
          <w:p w:rsidR="00CA57DE" w:rsidRPr="00840C17" w:rsidRDefault="00CA57D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5" w:type="dxa"/>
            <w:gridSpan w:val="2"/>
          </w:tcPr>
          <w:p w:rsidR="00CA57DE" w:rsidRPr="00840C17" w:rsidRDefault="00CA57D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1423" w:type="dxa"/>
            <w:gridSpan w:val="4"/>
          </w:tcPr>
          <w:p w:rsidR="00CA57DE" w:rsidRPr="00840C17" w:rsidRDefault="00CA57D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 xml:space="preserve"> Контролор</w:t>
            </w:r>
          </w:p>
          <w:p w:rsidR="00CA57DE" w:rsidRPr="00840C17" w:rsidRDefault="00CA57DE">
            <w:pPr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4" w:type="dxa"/>
            <w:gridSpan w:val="2"/>
          </w:tcPr>
          <w:p w:rsidR="00CA57DE" w:rsidRPr="00840C17" w:rsidRDefault="00CA57D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7" w:type="dxa"/>
            <w:gridSpan w:val="2"/>
          </w:tcPr>
          <w:p w:rsidR="00CA57DE" w:rsidRPr="00840C17" w:rsidRDefault="00CA57D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6" w:type="dxa"/>
            <w:gridSpan w:val="2"/>
          </w:tcPr>
          <w:p w:rsidR="00CA57DE" w:rsidRPr="00840C17" w:rsidRDefault="00CA57D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6" w:type="dxa"/>
            <w:gridSpan w:val="2"/>
          </w:tcPr>
          <w:p w:rsidR="00CA57DE" w:rsidRPr="00840C17" w:rsidRDefault="00CA57D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6" w:type="dxa"/>
            <w:gridSpan w:val="2"/>
          </w:tcPr>
          <w:p w:rsidR="00CA57DE" w:rsidRPr="00840C17" w:rsidRDefault="00CA57D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6" w:type="dxa"/>
            <w:gridSpan w:val="2"/>
          </w:tcPr>
          <w:p w:rsidR="00CA57DE" w:rsidRPr="00840C17" w:rsidRDefault="00CA57D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8" w:type="dxa"/>
            <w:gridSpan w:val="2"/>
          </w:tcPr>
          <w:p w:rsidR="00CA57DE" w:rsidRPr="00840C17" w:rsidRDefault="00CA57D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30" w:type="dxa"/>
          </w:tcPr>
          <w:p w:rsidR="00CA57DE" w:rsidRPr="00840C17" w:rsidRDefault="00CA57D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6" w:type="dxa"/>
            <w:gridSpan w:val="2"/>
          </w:tcPr>
          <w:p w:rsidR="00CA57DE" w:rsidRPr="00840C17" w:rsidRDefault="00CA57D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500" w:type="dxa"/>
            <w:gridSpan w:val="2"/>
          </w:tcPr>
          <w:p w:rsidR="00CA57DE" w:rsidRPr="00840C17" w:rsidRDefault="00CA57D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779" w:type="dxa"/>
            <w:gridSpan w:val="2"/>
            <w:tcBorders>
              <w:right w:val="single" w:sz="4" w:space="0" w:color="000000"/>
            </w:tcBorders>
          </w:tcPr>
          <w:p w:rsidR="00CA57DE" w:rsidRPr="00840C17" w:rsidRDefault="00CA57D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</w:tr>
      <w:tr w:rsidR="00CA57DE" w:rsidRPr="00840C17" w:rsidTr="00840C17">
        <w:tc>
          <w:tcPr>
            <w:tcW w:w="236" w:type="dxa"/>
            <w:tcBorders>
              <w:left w:val="single" w:sz="4" w:space="0" w:color="000000"/>
            </w:tcBorders>
          </w:tcPr>
          <w:p w:rsidR="00CA57DE" w:rsidRPr="00840C17" w:rsidRDefault="00CA57D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2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CA57DE" w:rsidRPr="00840C17" w:rsidRDefault="00CA57D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CA57DE" w:rsidRPr="00840C17" w:rsidRDefault="00CA57D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CA57DE" w:rsidRPr="00840C17" w:rsidRDefault="00CA57D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255" w:type="dxa"/>
            <w:gridSpan w:val="2"/>
            <w:tcBorders>
              <w:left w:val="single" w:sz="4" w:space="0" w:color="000000"/>
            </w:tcBorders>
          </w:tcPr>
          <w:p w:rsidR="00CA57DE" w:rsidRPr="00840C17" w:rsidRDefault="00CA57D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10" w:type="dxa"/>
            <w:tcBorders>
              <w:left w:val="single" w:sz="4" w:space="0" w:color="000000"/>
              <w:bottom w:val="single" w:sz="4" w:space="0" w:color="000000"/>
            </w:tcBorders>
          </w:tcPr>
          <w:p w:rsidR="00CA57DE" w:rsidRPr="0006581E" w:rsidRDefault="00CA57D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0</w:t>
            </w:r>
          </w:p>
        </w:tc>
        <w:tc>
          <w:tcPr>
            <w:tcW w:w="291" w:type="dxa"/>
            <w:tcBorders>
              <w:left w:val="single" w:sz="4" w:space="0" w:color="000000"/>
              <w:bottom w:val="single" w:sz="4" w:space="0" w:color="000000"/>
            </w:tcBorders>
          </w:tcPr>
          <w:p w:rsidR="00CA57DE" w:rsidRPr="0006581E" w:rsidRDefault="00CA57D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4</w:t>
            </w:r>
          </w:p>
        </w:tc>
        <w:tc>
          <w:tcPr>
            <w:tcW w:w="32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CA57DE" w:rsidRPr="0006581E" w:rsidRDefault="00CA57D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3</w:t>
            </w:r>
          </w:p>
        </w:tc>
        <w:tc>
          <w:tcPr>
            <w:tcW w:w="32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CA57DE" w:rsidRPr="0006581E" w:rsidRDefault="00CA57D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4</w:t>
            </w:r>
          </w:p>
        </w:tc>
        <w:tc>
          <w:tcPr>
            <w:tcW w:w="32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CA57DE" w:rsidRPr="0006581E" w:rsidRDefault="00CA57D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2</w:t>
            </w:r>
          </w:p>
        </w:tc>
        <w:tc>
          <w:tcPr>
            <w:tcW w:w="32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CA57DE" w:rsidRPr="0006581E" w:rsidRDefault="00CA57D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0</w:t>
            </w:r>
          </w:p>
        </w:tc>
        <w:tc>
          <w:tcPr>
            <w:tcW w:w="411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CA57DE" w:rsidRPr="0006581E" w:rsidRDefault="00CA57D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9</w:t>
            </w:r>
          </w:p>
        </w:tc>
        <w:tc>
          <w:tcPr>
            <w:tcW w:w="395" w:type="dxa"/>
            <w:tcBorders>
              <w:left w:val="single" w:sz="4" w:space="0" w:color="000000"/>
              <w:bottom w:val="single" w:sz="4" w:space="0" w:color="000000"/>
            </w:tcBorders>
          </w:tcPr>
          <w:p w:rsidR="00CA57DE" w:rsidRPr="0006581E" w:rsidRDefault="00CA57D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7</w:t>
            </w:r>
          </w:p>
        </w:tc>
        <w:tc>
          <w:tcPr>
            <w:tcW w:w="255" w:type="dxa"/>
            <w:tcBorders>
              <w:left w:val="single" w:sz="4" w:space="0" w:color="000000"/>
            </w:tcBorders>
          </w:tcPr>
          <w:p w:rsidR="00CA57DE" w:rsidRPr="00840C17" w:rsidRDefault="00CA57D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409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CA57DE" w:rsidRPr="001D1046" w:rsidRDefault="00CA57D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CA57DE" w:rsidRPr="001D1046" w:rsidRDefault="00CA57D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6</w:t>
            </w:r>
          </w:p>
        </w:tc>
        <w:tc>
          <w:tcPr>
            <w:tcW w:w="407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CA57DE" w:rsidRPr="001D1046" w:rsidRDefault="00CA57D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0</w:t>
            </w:r>
          </w:p>
        </w:tc>
        <w:tc>
          <w:tcPr>
            <w:tcW w:w="395" w:type="dxa"/>
            <w:tcBorders>
              <w:left w:val="single" w:sz="4" w:space="0" w:color="000000"/>
              <w:bottom w:val="single" w:sz="4" w:space="0" w:color="000000"/>
            </w:tcBorders>
          </w:tcPr>
          <w:p w:rsidR="00CA57DE" w:rsidRPr="001D1046" w:rsidRDefault="00CA57D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0</w:t>
            </w:r>
          </w:p>
        </w:tc>
        <w:tc>
          <w:tcPr>
            <w:tcW w:w="418" w:type="dxa"/>
            <w:tcBorders>
              <w:left w:val="single" w:sz="4" w:space="0" w:color="000000"/>
              <w:bottom w:val="single" w:sz="4" w:space="0" w:color="000000"/>
            </w:tcBorders>
          </w:tcPr>
          <w:p w:rsidR="00CA57DE" w:rsidRPr="001D1046" w:rsidRDefault="00CA57D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402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CA57DE" w:rsidRPr="001D1046" w:rsidRDefault="00CA57D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CA57DE" w:rsidRPr="001D1046" w:rsidRDefault="00CA57D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0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CA57DE" w:rsidRPr="001D1046" w:rsidRDefault="00CA57D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8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CA57DE" w:rsidRPr="001D1046" w:rsidRDefault="00CA57D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3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CA57DE" w:rsidRPr="001D1046" w:rsidRDefault="00CA57D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CA57DE" w:rsidRPr="001D1046" w:rsidRDefault="00CA57D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CA57DE" w:rsidRPr="001D1046" w:rsidRDefault="00CA57D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6</w:t>
            </w:r>
          </w:p>
        </w:tc>
        <w:tc>
          <w:tcPr>
            <w:tcW w:w="418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CA57DE" w:rsidRPr="001D1046" w:rsidRDefault="00CA57D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0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CA57DE" w:rsidRPr="001D1046" w:rsidRDefault="00CA57D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3</w:t>
            </w:r>
          </w:p>
        </w:tc>
        <w:tc>
          <w:tcPr>
            <w:tcW w:w="429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CA57DE" w:rsidRPr="001D1046" w:rsidRDefault="00CA57D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</w:t>
            </w:r>
          </w:p>
        </w:tc>
        <w:tc>
          <w:tcPr>
            <w:tcW w:w="766" w:type="dxa"/>
            <w:tcBorders>
              <w:left w:val="single" w:sz="4" w:space="0" w:color="000000"/>
              <w:right w:val="single" w:sz="4" w:space="0" w:color="000000"/>
            </w:tcBorders>
          </w:tcPr>
          <w:p w:rsidR="00CA57DE" w:rsidRPr="00840C17" w:rsidRDefault="00CA57D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2</w:t>
            </w:r>
          </w:p>
        </w:tc>
      </w:tr>
      <w:tr w:rsidR="00CA57DE" w:rsidRPr="00840C17" w:rsidTr="00840C17">
        <w:tc>
          <w:tcPr>
            <w:tcW w:w="236" w:type="dxa"/>
            <w:tcBorders>
              <w:left w:val="single" w:sz="4" w:space="0" w:color="000000"/>
            </w:tcBorders>
          </w:tcPr>
          <w:p w:rsidR="00CA57DE" w:rsidRPr="00840C17" w:rsidRDefault="00CA57D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2" w:type="dxa"/>
            <w:gridSpan w:val="2"/>
          </w:tcPr>
          <w:p w:rsidR="00CA57DE" w:rsidRPr="00840C17" w:rsidRDefault="00CA57D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</w:t>
            </w:r>
          </w:p>
        </w:tc>
        <w:tc>
          <w:tcPr>
            <w:tcW w:w="323" w:type="dxa"/>
            <w:gridSpan w:val="2"/>
          </w:tcPr>
          <w:p w:rsidR="00CA57DE" w:rsidRPr="00840C17" w:rsidRDefault="00CA57D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2</w:t>
            </w:r>
          </w:p>
        </w:tc>
        <w:tc>
          <w:tcPr>
            <w:tcW w:w="323" w:type="dxa"/>
            <w:gridSpan w:val="2"/>
          </w:tcPr>
          <w:p w:rsidR="00CA57DE" w:rsidRPr="00840C17" w:rsidRDefault="00CA57D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3</w:t>
            </w:r>
          </w:p>
        </w:tc>
        <w:tc>
          <w:tcPr>
            <w:tcW w:w="255" w:type="dxa"/>
            <w:gridSpan w:val="2"/>
          </w:tcPr>
          <w:p w:rsidR="00CA57DE" w:rsidRPr="00840C17" w:rsidRDefault="00CA57D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10" w:type="dxa"/>
          </w:tcPr>
          <w:p w:rsidR="00CA57DE" w:rsidRPr="00840C17" w:rsidRDefault="00CA57D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4</w:t>
            </w:r>
          </w:p>
        </w:tc>
        <w:tc>
          <w:tcPr>
            <w:tcW w:w="291" w:type="dxa"/>
          </w:tcPr>
          <w:p w:rsidR="00CA57DE" w:rsidRPr="00840C17" w:rsidRDefault="00CA57D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5</w:t>
            </w:r>
          </w:p>
        </w:tc>
        <w:tc>
          <w:tcPr>
            <w:tcW w:w="324" w:type="dxa"/>
            <w:gridSpan w:val="2"/>
          </w:tcPr>
          <w:p w:rsidR="00CA57DE" w:rsidRPr="00840C17" w:rsidRDefault="00CA57D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6</w:t>
            </w:r>
          </w:p>
        </w:tc>
        <w:tc>
          <w:tcPr>
            <w:tcW w:w="324" w:type="dxa"/>
            <w:gridSpan w:val="2"/>
          </w:tcPr>
          <w:p w:rsidR="00CA57DE" w:rsidRPr="00840C17" w:rsidRDefault="00CA57D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7</w:t>
            </w:r>
          </w:p>
        </w:tc>
        <w:tc>
          <w:tcPr>
            <w:tcW w:w="324" w:type="dxa"/>
            <w:gridSpan w:val="2"/>
          </w:tcPr>
          <w:p w:rsidR="00CA57DE" w:rsidRPr="00840C17" w:rsidRDefault="00CA57D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8</w:t>
            </w:r>
          </w:p>
        </w:tc>
        <w:tc>
          <w:tcPr>
            <w:tcW w:w="324" w:type="dxa"/>
            <w:gridSpan w:val="2"/>
          </w:tcPr>
          <w:p w:rsidR="00CA57DE" w:rsidRPr="00840C17" w:rsidRDefault="00CA57D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9</w:t>
            </w:r>
          </w:p>
        </w:tc>
        <w:tc>
          <w:tcPr>
            <w:tcW w:w="411" w:type="dxa"/>
            <w:gridSpan w:val="2"/>
          </w:tcPr>
          <w:p w:rsidR="00CA57DE" w:rsidRPr="00840C17" w:rsidRDefault="00CA57D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10</w:t>
            </w:r>
          </w:p>
        </w:tc>
        <w:tc>
          <w:tcPr>
            <w:tcW w:w="395" w:type="dxa"/>
          </w:tcPr>
          <w:p w:rsidR="00CA57DE" w:rsidRPr="00840C17" w:rsidRDefault="00CA57D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11</w:t>
            </w:r>
          </w:p>
        </w:tc>
        <w:tc>
          <w:tcPr>
            <w:tcW w:w="255" w:type="dxa"/>
          </w:tcPr>
          <w:p w:rsidR="00CA57DE" w:rsidRPr="00840C17" w:rsidRDefault="00CA57D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409" w:type="dxa"/>
            <w:gridSpan w:val="2"/>
          </w:tcPr>
          <w:p w:rsidR="00CA57DE" w:rsidRPr="00840C17" w:rsidRDefault="00CA57D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12</w:t>
            </w:r>
          </w:p>
        </w:tc>
        <w:tc>
          <w:tcPr>
            <w:tcW w:w="395" w:type="dxa"/>
            <w:gridSpan w:val="2"/>
          </w:tcPr>
          <w:p w:rsidR="00CA57DE" w:rsidRPr="00840C17" w:rsidRDefault="00CA57D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13</w:t>
            </w:r>
          </w:p>
        </w:tc>
        <w:tc>
          <w:tcPr>
            <w:tcW w:w="407" w:type="dxa"/>
            <w:gridSpan w:val="2"/>
          </w:tcPr>
          <w:p w:rsidR="00CA57DE" w:rsidRPr="00840C17" w:rsidRDefault="00CA57D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14</w:t>
            </w:r>
          </w:p>
        </w:tc>
        <w:tc>
          <w:tcPr>
            <w:tcW w:w="395" w:type="dxa"/>
          </w:tcPr>
          <w:p w:rsidR="00CA57DE" w:rsidRPr="00840C17" w:rsidRDefault="00CA57D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15</w:t>
            </w:r>
          </w:p>
        </w:tc>
        <w:tc>
          <w:tcPr>
            <w:tcW w:w="418" w:type="dxa"/>
          </w:tcPr>
          <w:p w:rsidR="00CA57DE" w:rsidRPr="00840C17" w:rsidRDefault="00CA57D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16</w:t>
            </w:r>
          </w:p>
        </w:tc>
        <w:tc>
          <w:tcPr>
            <w:tcW w:w="402" w:type="dxa"/>
            <w:gridSpan w:val="2"/>
          </w:tcPr>
          <w:p w:rsidR="00CA57DE" w:rsidRPr="00840C17" w:rsidRDefault="00CA57D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17</w:t>
            </w:r>
          </w:p>
        </w:tc>
        <w:tc>
          <w:tcPr>
            <w:tcW w:w="395" w:type="dxa"/>
            <w:gridSpan w:val="2"/>
          </w:tcPr>
          <w:p w:rsidR="00CA57DE" w:rsidRPr="00840C17" w:rsidRDefault="00CA57D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18</w:t>
            </w:r>
          </w:p>
        </w:tc>
        <w:tc>
          <w:tcPr>
            <w:tcW w:w="395" w:type="dxa"/>
            <w:gridSpan w:val="2"/>
          </w:tcPr>
          <w:p w:rsidR="00CA57DE" w:rsidRPr="00840C17" w:rsidRDefault="00CA57D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19</w:t>
            </w:r>
          </w:p>
        </w:tc>
        <w:tc>
          <w:tcPr>
            <w:tcW w:w="395" w:type="dxa"/>
            <w:gridSpan w:val="2"/>
          </w:tcPr>
          <w:p w:rsidR="00CA57DE" w:rsidRPr="00840C17" w:rsidRDefault="00CA57D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20</w:t>
            </w:r>
          </w:p>
        </w:tc>
        <w:tc>
          <w:tcPr>
            <w:tcW w:w="395" w:type="dxa"/>
            <w:gridSpan w:val="2"/>
          </w:tcPr>
          <w:p w:rsidR="00CA57DE" w:rsidRPr="00840C17" w:rsidRDefault="00CA57D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21</w:t>
            </w:r>
          </w:p>
        </w:tc>
        <w:tc>
          <w:tcPr>
            <w:tcW w:w="395" w:type="dxa"/>
            <w:gridSpan w:val="2"/>
          </w:tcPr>
          <w:p w:rsidR="00CA57DE" w:rsidRPr="00840C17" w:rsidRDefault="00CA57D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22</w:t>
            </w:r>
          </w:p>
        </w:tc>
        <w:tc>
          <w:tcPr>
            <w:tcW w:w="395" w:type="dxa"/>
            <w:gridSpan w:val="2"/>
          </w:tcPr>
          <w:p w:rsidR="00CA57DE" w:rsidRPr="00840C17" w:rsidRDefault="00CA57D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23</w:t>
            </w:r>
          </w:p>
        </w:tc>
        <w:tc>
          <w:tcPr>
            <w:tcW w:w="418" w:type="dxa"/>
            <w:gridSpan w:val="3"/>
          </w:tcPr>
          <w:p w:rsidR="00CA57DE" w:rsidRPr="00840C17" w:rsidRDefault="00CA57D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24</w:t>
            </w:r>
          </w:p>
        </w:tc>
        <w:tc>
          <w:tcPr>
            <w:tcW w:w="395" w:type="dxa"/>
            <w:gridSpan w:val="2"/>
          </w:tcPr>
          <w:p w:rsidR="00CA57DE" w:rsidRPr="00840C17" w:rsidRDefault="00CA57D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25</w:t>
            </w:r>
          </w:p>
        </w:tc>
        <w:tc>
          <w:tcPr>
            <w:tcW w:w="429" w:type="dxa"/>
            <w:gridSpan w:val="2"/>
          </w:tcPr>
          <w:p w:rsidR="00CA57DE" w:rsidRPr="00840C17" w:rsidRDefault="00CA57D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26</w:t>
            </w:r>
          </w:p>
        </w:tc>
        <w:tc>
          <w:tcPr>
            <w:tcW w:w="766" w:type="dxa"/>
            <w:tcBorders>
              <w:right w:val="single" w:sz="4" w:space="0" w:color="000000"/>
            </w:tcBorders>
          </w:tcPr>
          <w:p w:rsidR="00CA57DE" w:rsidRPr="00840C17" w:rsidRDefault="00CA57D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</w:tr>
      <w:tr w:rsidR="00CA57DE" w:rsidRPr="00840C17" w:rsidTr="00840C17">
        <w:tc>
          <w:tcPr>
            <w:tcW w:w="236" w:type="dxa"/>
            <w:tcBorders>
              <w:left w:val="single" w:sz="4" w:space="0" w:color="000000"/>
            </w:tcBorders>
          </w:tcPr>
          <w:p w:rsidR="00CA57DE" w:rsidRPr="00840C17" w:rsidRDefault="00CA57D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968" w:type="dxa"/>
            <w:gridSpan w:val="6"/>
          </w:tcPr>
          <w:p w:rsidR="00CA57DE" w:rsidRPr="00840C17" w:rsidRDefault="00CA57D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Вид работа</w:t>
            </w:r>
          </w:p>
        </w:tc>
        <w:tc>
          <w:tcPr>
            <w:tcW w:w="255" w:type="dxa"/>
            <w:gridSpan w:val="2"/>
          </w:tcPr>
          <w:p w:rsidR="00CA57DE" w:rsidRPr="00840C17" w:rsidRDefault="00CA57D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2703" w:type="dxa"/>
            <w:gridSpan w:val="13"/>
          </w:tcPr>
          <w:p w:rsidR="00CA57DE" w:rsidRPr="00840C17" w:rsidRDefault="00CA57D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Идентификационен број</w:t>
            </w:r>
          </w:p>
          <w:p w:rsidR="00CA57DE" w:rsidRPr="00840C17" w:rsidRDefault="00CA57DE">
            <w:pPr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(ЕМБС)</w:t>
            </w:r>
          </w:p>
        </w:tc>
        <w:tc>
          <w:tcPr>
            <w:tcW w:w="255" w:type="dxa"/>
          </w:tcPr>
          <w:p w:rsidR="00CA57DE" w:rsidRPr="00840C17" w:rsidRDefault="00CA57D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6804" w:type="dxa"/>
            <w:gridSpan w:val="30"/>
            <w:tcBorders>
              <w:right w:val="single" w:sz="4" w:space="0" w:color="000000"/>
            </w:tcBorders>
          </w:tcPr>
          <w:p w:rsidR="00CA57DE" w:rsidRPr="00840C17" w:rsidRDefault="00CA57D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Резервни кодекси</w:t>
            </w:r>
          </w:p>
        </w:tc>
      </w:tr>
      <w:tr w:rsidR="00CA57DE" w:rsidRPr="00840C17" w:rsidTr="00840C17">
        <w:tc>
          <w:tcPr>
            <w:tcW w:w="236" w:type="dxa"/>
            <w:tcBorders>
              <w:left w:val="single" w:sz="4" w:space="0" w:color="000000"/>
              <w:bottom w:val="single" w:sz="4" w:space="0" w:color="000000"/>
            </w:tcBorders>
          </w:tcPr>
          <w:p w:rsidR="00CA57DE" w:rsidRPr="00840C17" w:rsidRDefault="00CA57D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2" w:type="dxa"/>
            <w:gridSpan w:val="2"/>
            <w:tcBorders>
              <w:bottom w:val="single" w:sz="4" w:space="0" w:color="000000"/>
            </w:tcBorders>
          </w:tcPr>
          <w:p w:rsidR="00CA57DE" w:rsidRPr="00840C17" w:rsidRDefault="00CA57D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3" w:type="dxa"/>
            <w:gridSpan w:val="2"/>
            <w:tcBorders>
              <w:bottom w:val="single" w:sz="4" w:space="0" w:color="000000"/>
            </w:tcBorders>
          </w:tcPr>
          <w:p w:rsidR="00CA57DE" w:rsidRPr="00840C17" w:rsidRDefault="00CA57D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3" w:type="dxa"/>
            <w:gridSpan w:val="2"/>
            <w:tcBorders>
              <w:bottom w:val="single" w:sz="4" w:space="0" w:color="000000"/>
            </w:tcBorders>
          </w:tcPr>
          <w:p w:rsidR="00CA57DE" w:rsidRPr="00840C17" w:rsidRDefault="00CA57D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255" w:type="dxa"/>
            <w:gridSpan w:val="2"/>
            <w:tcBorders>
              <w:bottom w:val="single" w:sz="4" w:space="0" w:color="000000"/>
            </w:tcBorders>
          </w:tcPr>
          <w:p w:rsidR="00CA57DE" w:rsidRPr="00840C17" w:rsidRDefault="00CA57D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10" w:type="dxa"/>
            <w:tcBorders>
              <w:bottom w:val="single" w:sz="4" w:space="0" w:color="000000"/>
            </w:tcBorders>
          </w:tcPr>
          <w:p w:rsidR="00CA57DE" w:rsidRPr="00840C17" w:rsidRDefault="00CA57D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291" w:type="dxa"/>
            <w:tcBorders>
              <w:bottom w:val="single" w:sz="4" w:space="0" w:color="000000"/>
            </w:tcBorders>
          </w:tcPr>
          <w:p w:rsidR="00CA57DE" w:rsidRPr="00840C17" w:rsidRDefault="00CA57D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4" w:type="dxa"/>
            <w:gridSpan w:val="2"/>
            <w:tcBorders>
              <w:bottom w:val="single" w:sz="4" w:space="0" w:color="000000"/>
            </w:tcBorders>
          </w:tcPr>
          <w:p w:rsidR="00CA57DE" w:rsidRPr="00840C17" w:rsidRDefault="00CA57D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4" w:type="dxa"/>
            <w:gridSpan w:val="2"/>
            <w:tcBorders>
              <w:bottom w:val="single" w:sz="4" w:space="0" w:color="000000"/>
            </w:tcBorders>
          </w:tcPr>
          <w:p w:rsidR="00CA57DE" w:rsidRPr="00840C17" w:rsidRDefault="00CA57D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4" w:type="dxa"/>
            <w:gridSpan w:val="2"/>
            <w:tcBorders>
              <w:bottom w:val="single" w:sz="4" w:space="0" w:color="000000"/>
            </w:tcBorders>
          </w:tcPr>
          <w:p w:rsidR="00CA57DE" w:rsidRPr="00840C17" w:rsidRDefault="00CA57D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4" w:type="dxa"/>
            <w:gridSpan w:val="2"/>
            <w:tcBorders>
              <w:bottom w:val="single" w:sz="4" w:space="0" w:color="000000"/>
            </w:tcBorders>
          </w:tcPr>
          <w:p w:rsidR="00CA57DE" w:rsidRPr="00840C17" w:rsidRDefault="00CA57D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411" w:type="dxa"/>
            <w:gridSpan w:val="2"/>
            <w:tcBorders>
              <w:bottom w:val="single" w:sz="4" w:space="0" w:color="000000"/>
            </w:tcBorders>
          </w:tcPr>
          <w:p w:rsidR="00CA57DE" w:rsidRPr="00840C17" w:rsidRDefault="00CA57D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tcBorders>
              <w:bottom w:val="single" w:sz="4" w:space="0" w:color="000000"/>
            </w:tcBorders>
          </w:tcPr>
          <w:p w:rsidR="00CA57DE" w:rsidRPr="00840C17" w:rsidRDefault="00CA57D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255" w:type="dxa"/>
            <w:tcBorders>
              <w:bottom w:val="single" w:sz="4" w:space="0" w:color="000000"/>
            </w:tcBorders>
          </w:tcPr>
          <w:p w:rsidR="00CA57DE" w:rsidRPr="00840C17" w:rsidRDefault="00CA57D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409" w:type="dxa"/>
            <w:gridSpan w:val="2"/>
            <w:tcBorders>
              <w:bottom w:val="single" w:sz="4" w:space="0" w:color="000000"/>
            </w:tcBorders>
          </w:tcPr>
          <w:p w:rsidR="00CA57DE" w:rsidRPr="00840C17" w:rsidRDefault="00CA57D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:rsidR="00CA57DE" w:rsidRPr="00840C17" w:rsidRDefault="00CA57D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407" w:type="dxa"/>
            <w:gridSpan w:val="2"/>
            <w:tcBorders>
              <w:bottom w:val="single" w:sz="4" w:space="0" w:color="000000"/>
            </w:tcBorders>
          </w:tcPr>
          <w:p w:rsidR="00CA57DE" w:rsidRPr="00840C17" w:rsidRDefault="00CA57D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tcBorders>
              <w:bottom w:val="single" w:sz="4" w:space="0" w:color="000000"/>
            </w:tcBorders>
          </w:tcPr>
          <w:p w:rsidR="00CA57DE" w:rsidRPr="00840C17" w:rsidRDefault="00CA57D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418" w:type="dxa"/>
            <w:tcBorders>
              <w:bottom w:val="single" w:sz="4" w:space="0" w:color="000000"/>
            </w:tcBorders>
          </w:tcPr>
          <w:p w:rsidR="00CA57DE" w:rsidRPr="00840C17" w:rsidRDefault="00CA57D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402" w:type="dxa"/>
            <w:gridSpan w:val="2"/>
            <w:tcBorders>
              <w:bottom w:val="single" w:sz="4" w:space="0" w:color="000000"/>
            </w:tcBorders>
          </w:tcPr>
          <w:p w:rsidR="00CA57DE" w:rsidRPr="00840C17" w:rsidRDefault="00CA57D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:rsidR="00CA57DE" w:rsidRPr="00840C17" w:rsidRDefault="00CA57D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:rsidR="00CA57DE" w:rsidRPr="00840C17" w:rsidRDefault="00CA57D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:rsidR="00CA57DE" w:rsidRPr="00840C17" w:rsidRDefault="00CA57D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:rsidR="00CA57DE" w:rsidRPr="00840C17" w:rsidRDefault="00CA57D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:rsidR="00CA57DE" w:rsidRPr="00840C17" w:rsidRDefault="00CA57D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:rsidR="00CA57DE" w:rsidRPr="00840C17" w:rsidRDefault="00CA57D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418" w:type="dxa"/>
            <w:gridSpan w:val="3"/>
            <w:tcBorders>
              <w:bottom w:val="single" w:sz="4" w:space="0" w:color="000000"/>
            </w:tcBorders>
          </w:tcPr>
          <w:p w:rsidR="00CA57DE" w:rsidRPr="00840C17" w:rsidRDefault="00CA57D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:rsidR="00CA57DE" w:rsidRPr="00840C17" w:rsidRDefault="00CA57D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429" w:type="dxa"/>
            <w:gridSpan w:val="2"/>
            <w:tcBorders>
              <w:bottom w:val="single" w:sz="4" w:space="0" w:color="000000"/>
            </w:tcBorders>
          </w:tcPr>
          <w:p w:rsidR="00CA57DE" w:rsidRPr="00840C17" w:rsidRDefault="00CA57D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766" w:type="dxa"/>
            <w:tcBorders>
              <w:bottom w:val="single" w:sz="4" w:space="0" w:color="000000"/>
              <w:right w:val="single" w:sz="4" w:space="0" w:color="000000"/>
            </w:tcBorders>
          </w:tcPr>
          <w:p w:rsidR="00CA57DE" w:rsidRPr="00840C17" w:rsidRDefault="00CA57D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</w:tr>
    </w:tbl>
    <w:p w:rsidR="00CA57DE" w:rsidRPr="00840C17" w:rsidRDefault="00CA57DE">
      <w:pPr>
        <w:spacing w:line="100" w:lineRule="atLeast"/>
        <w:jc w:val="center"/>
        <w:rPr>
          <w:rFonts w:ascii="Arial" w:hAnsi="Arial" w:cs="Arial"/>
        </w:rPr>
      </w:pPr>
    </w:p>
    <w:p w:rsidR="00CA57DE" w:rsidRPr="00840C17" w:rsidRDefault="00CA57DE">
      <w:pPr>
        <w:rPr>
          <w:rFonts w:ascii="Arial" w:eastAsia="StobiSerif Regular" w:hAnsi="Arial" w:cs="Arial"/>
          <w:color w:val="000000"/>
          <w:sz w:val="20"/>
          <w:szCs w:val="20"/>
        </w:rPr>
      </w:pPr>
      <w:r w:rsidRPr="00840C17">
        <w:rPr>
          <w:rFonts w:ascii="Arial" w:eastAsia="StobiSerif Regular" w:hAnsi="Arial" w:cs="Arial"/>
          <w:color w:val="000000"/>
          <w:sz w:val="20"/>
          <w:szCs w:val="20"/>
        </w:rPr>
        <w:t>Назив</w:t>
      </w:r>
      <w:r w:rsidRPr="00840C17">
        <w:rPr>
          <w:rFonts w:ascii="Arial" w:hAnsi="Arial" w:cs="Arial"/>
          <w:color w:val="000000"/>
          <w:sz w:val="20"/>
          <w:szCs w:val="20"/>
        </w:rPr>
        <w:t xml:space="preserve"> на суб</w:t>
      </w:r>
      <w:r w:rsidRPr="00840C17">
        <w:rPr>
          <w:rFonts w:ascii="Arial" w:eastAsia="MS Mincho" w:hAnsi="Arial" w:cs="Arial"/>
          <w:color w:val="000000"/>
          <w:sz w:val="20"/>
          <w:szCs w:val="20"/>
        </w:rPr>
        <w:t>ј</w:t>
      </w:r>
      <w:r w:rsidRPr="00840C17">
        <w:rPr>
          <w:rFonts w:ascii="Arial" w:hAnsi="Arial" w:cs="Arial"/>
          <w:color w:val="000000"/>
          <w:sz w:val="20"/>
          <w:szCs w:val="20"/>
        </w:rPr>
        <w:t>ектот __</w:t>
      </w:r>
      <w:r w:rsidRPr="004026A1">
        <w:rPr>
          <w:rFonts w:ascii="Arial" w:hAnsi="Arial" w:cs="Arial"/>
          <w:b/>
          <w:color w:val="000000"/>
          <w:sz w:val="20"/>
          <w:szCs w:val="20"/>
        </w:rPr>
        <w:t>ОМБУ  ЛАЗО МИЦЕВ РАЛЕ</w:t>
      </w:r>
      <w:r w:rsidRPr="00840C17">
        <w:rPr>
          <w:rFonts w:ascii="Arial" w:hAnsi="Arial" w:cs="Arial"/>
          <w:color w:val="000000"/>
          <w:sz w:val="20"/>
          <w:szCs w:val="20"/>
        </w:rPr>
        <w:t>___________</w:t>
      </w:r>
      <w:r>
        <w:rPr>
          <w:rFonts w:ascii="Arial" w:hAnsi="Arial" w:cs="Arial"/>
          <w:color w:val="000000"/>
          <w:sz w:val="20"/>
          <w:szCs w:val="20"/>
        </w:rPr>
        <w:t>_________</w:t>
      </w:r>
    </w:p>
    <w:p w:rsidR="00CA57DE" w:rsidRPr="00840C17" w:rsidRDefault="00CA57DE">
      <w:pPr>
        <w:rPr>
          <w:rFonts w:ascii="Arial" w:eastAsia="StobiSerif Regular" w:hAnsi="Arial" w:cs="Arial"/>
          <w:color w:val="000000"/>
          <w:sz w:val="20"/>
          <w:szCs w:val="20"/>
        </w:rPr>
      </w:pPr>
      <w:r w:rsidRPr="00840C17">
        <w:rPr>
          <w:rFonts w:ascii="Arial" w:eastAsia="StobiSerif Regular" w:hAnsi="Arial" w:cs="Arial"/>
          <w:color w:val="000000"/>
          <w:sz w:val="20"/>
          <w:szCs w:val="20"/>
        </w:rPr>
        <w:t>Адреса</w:t>
      </w:r>
      <w:r w:rsidRPr="00840C17">
        <w:rPr>
          <w:rFonts w:ascii="Arial" w:hAnsi="Arial" w:cs="Arial"/>
          <w:color w:val="000000"/>
          <w:sz w:val="20"/>
          <w:szCs w:val="20"/>
        </w:rPr>
        <w:t xml:space="preserve">, седиште и телефон </w:t>
      </w:r>
      <w:r w:rsidRPr="004026A1">
        <w:rPr>
          <w:rFonts w:ascii="Arial" w:hAnsi="Arial" w:cs="Arial"/>
          <w:b/>
          <w:color w:val="000000"/>
          <w:sz w:val="20"/>
          <w:szCs w:val="20"/>
        </w:rPr>
        <w:t>БРАКА МИЛАДИНОВЦИ ББ  КАВАДАРЦИ 415-029</w:t>
      </w:r>
      <w:r>
        <w:rPr>
          <w:rFonts w:ascii="Arial" w:hAnsi="Arial" w:cs="Arial"/>
          <w:color w:val="000000"/>
          <w:sz w:val="20"/>
          <w:szCs w:val="20"/>
        </w:rPr>
        <w:t>_</w:t>
      </w:r>
    </w:p>
    <w:p w:rsidR="00CA57DE" w:rsidRPr="00EE1B04" w:rsidRDefault="00CA57DE">
      <w:pPr>
        <w:rPr>
          <w:rFonts w:ascii="Arial" w:eastAsia="StobiSerif Regular" w:hAnsi="Arial" w:cs="Arial"/>
          <w:color w:val="000000"/>
          <w:sz w:val="20"/>
          <w:szCs w:val="20"/>
          <w:lang w:val="en-US"/>
        </w:rPr>
      </w:pPr>
      <w:r w:rsidRPr="00840C17">
        <w:rPr>
          <w:rFonts w:ascii="Arial" w:eastAsia="StobiSerif Regular" w:hAnsi="Arial" w:cs="Arial"/>
          <w:color w:val="000000"/>
          <w:sz w:val="20"/>
          <w:szCs w:val="20"/>
        </w:rPr>
        <w:t>Адреса</w:t>
      </w:r>
      <w:r w:rsidRPr="00840C17">
        <w:rPr>
          <w:rFonts w:ascii="Arial" w:hAnsi="Arial" w:cs="Arial"/>
          <w:color w:val="000000"/>
          <w:sz w:val="20"/>
          <w:szCs w:val="20"/>
        </w:rPr>
        <w:t xml:space="preserve"> за е-пошта</w:t>
      </w:r>
      <w:r w:rsidRPr="00EE1B04">
        <w:rPr>
          <w:rFonts w:ascii="Arial" w:hAnsi="Arial" w:cs="Arial"/>
          <w:b/>
          <w:color w:val="000000"/>
          <w:sz w:val="20"/>
          <w:szCs w:val="20"/>
        </w:rPr>
        <w:t>__</w:t>
      </w:r>
      <w:r w:rsidRPr="00EE1B04">
        <w:rPr>
          <w:rFonts w:ascii="Arial" w:hAnsi="Arial" w:cs="Arial"/>
          <w:b/>
          <w:color w:val="000000"/>
          <w:sz w:val="20"/>
          <w:szCs w:val="20"/>
          <w:lang w:val="en-US"/>
        </w:rPr>
        <w:t>lazomicev_rale@yahoo</w:t>
      </w:r>
      <w:r w:rsidRPr="00840C17">
        <w:rPr>
          <w:rFonts w:ascii="Arial" w:hAnsi="Arial" w:cs="Arial"/>
          <w:color w:val="000000"/>
          <w:sz w:val="20"/>
          <w:szCs w:val="20"/>
        </w:rPr>
        <w:t>____________</w:t>
      </w:r>
      <w:r>
        <w:rPr>
          <w:rFonts w:ascii="Arial" w:hAnsi="Arial" w:cs="Arial"/>
          <w:color w:val="000000"/>
          <w:sz w:val="20"/>
          <w:szCs w:val="20"/>
        </w:rPr>
        <w:t>_____________________</w:t>
      </w:r>
    </w:p>
    <w:p w:rsidR="00CA57DE" w:rsidRPr="00840C17" w:rsidRDefault="00CA57DE">
      <w:pPr>
        <w:spacing w:line="100" w:lineRule="atLeast"/>
        <w:jc w:val="both"/>
        <w:rPr>
          <w:rFonts w:ascii="Arial" w:eastAsia="StobiSerif Regular" w:hAnsi="Arial" w:cs="Arial"/>
          <w:color w:val="000000"/>
          <w:sz w:val="20"/>
          <w:szCs w:val="20"/>
        </w:rPr>
      </w:pPr>
      <w:r w:rsidRPr="00840C17">
        <w:rPr>
          <w:rFonts w:ascii="Arial" w:eastAsia="StobiSerif Regular" w:hAnsi="Arial" w:cs="Arial"/>
          <w:color w:val="000000"/>
          <w:sz w:val="20"/>
          <w:szCs w:val="20"/>
        </w:rPr>
        <w:t>Единствен</w:t>
      </w:r>
      <w:r w:rsidRPr="00840C17">
        <w:rPr>
          <w:rFonts w:ascii="Arial" w:hAnsi="Arial" w:cs="Arial"/>
          <w:color w:val="000000"/>
          <w:sz w:val="20"/>
          <w:szCs w:val="20"/>
        </w:rPr>
        <w:t xml:space="preserve"> даночен бро</w:t>
      </w:r>
      <w:r w:rsidRPr="00840C17">
        <w:rPr>
          <w:rFonts w:ascii="Arial" w:eastAsia="MS Mincho" w:hAnsi="Arial" w:cs="Arial"/>
          <w:color w:val="000000"/>
          <w:sz w:val="20"/>
          <w:szCs w:val="20"/>
        </w:rPr>
        <w:t>ј</w:t>
      </w:r>
      <w:r w:rsidRPr="00840C17">
        <w:rPr>
          <w:rFonts w:ascii="Arial" w:hAnsi="Arial" w:cs="Arial"/>
          <w:color w:val="000000"/>
          <w:sz w:val="20"/>
          <w:szCs w:val="20"/>
        </w:rPr>
        <w:t xml:space="preserve"> ____</w:t>
      </w:r>
      <w:r w:rsidRPr="004026A1">
        <w:rPr>
          <w:rFonts w:ascii="Arial" w:hAnsi="Arial" w:cs="Arial"/>
          <w:b/>
          <w:color w:val="000000"/>
          <w:sz w:val="20"/>
          <w:szCs w:val="20"/>
        </w:rPr>
        <w:t>4011992107770</w:t>
      </w:r>
      <w:r w:rsidRPr="00840C17">
        <w:rPr>
          <w:rFonts w:ascii="Arial" w:hAnsi="Arial" w:cs="Arial"/>
          <w:color w:val="000000"/>
          <w:sz w:val="20"/>
          <w:szCs w:val="20"/>
        </w:rPr>
        <w:t>____</w:t>
      </w:r>
      <w:r>
        <w:rPr>
          <w:rFonts w:ascii="Arial" w:hAnsi="Arial" w:cs="Arial"/>
          <w:color w:val="000000"/>
          <w:sz w:val="20"/>
          <w:szCs w:val="20"/>
        </w:rPr>
        <w:t>____________________</w:t>
      </w:r>
    </w:p>
    <w:p w:rsidR="00CA57DE" w:rsidRPr="00840C17" w:rsidRDefault="00CA57DE">
      <w:pPr>
        <w:spacing w:line="100" w:lineRule="atLeast"/>
        <w:jc w:val="both"/>
        <w:rPr>
          <w:rFonts w:ascii="Arial" w:eastAsia="StobiSerif Regular" w:hAnsi="Arial" w:cs="Arial"/>
          <w:color w:val="000000"/>
          <w:sz w:val="20"/>
          <w:szCs w:val="20"/>
        </w:rPr>
      </w:pPr>
    </w:p>
    <w:p w:rsidR="00CA57DE" w:rsidRPr="00840C17" w:rsidRDefault="00CA57DE">
      <w:pPr>
        <w:spacing w:line="100" w:lineRule="atLeast"/>
        <w:jc w:val="center"/>
        <w:rPr>
          <w:rFonts w:ascii="Arial" w:eastAsia="StobiSerif Regular" w:hAnsi="Arial" w:cs="Arial"/>
          <w:color w:val="000000"/>
          <w:sz w:val="20"/>
          <w:szCs w:val="20"/>
        </w:rPr>
      </w:pPr>
      <w:r w:rsidRPr="00840C17">
        <w:rPr>
          <w:rFonts w:ascii="Arial" w:eastAsia="StobiSerif Regular" w:hAnsi="Arial" w:cs="Arial"/>
          <w:b/>
          <w:bCs/>
          <w:color w:val="000000"/>
          <w:sz w:val="20"/>
          <w:szCs w:val="20"/>
        </w:rPr>
        <w:t>ПОСЕБНИ</w:t>
      </w:r>
      <w:r w:rsidRPr="00840C17">
        <w:rPr>
          <w:rFonts w:ascii="Arial" w:hAnsi="Arial" w:cs="Arial"/>
          <w:b/>
          <w:bCs/>
          <w:color w:val="000000"/>
          <w:sz w:val="20"/>
          <w:szCs w:val="20"/>
        </w:rPr>
        <w:t xml:space="preserve"> ПОДАТОЦИ</w:t>
      </w:r>
      <w:r w:rsidRPr="00840C17">
        <w:rPr>
          <w:rFonts w:ascii="Arial" w:hAnsi="Arial" w:cs="Arial"/>
          <w:color w:val="000000"/>
          <w:sz w:val="20"/>
          <w:szCs w:val="20"/>
        </w:rPr>
        <w:t xml:space="preserve"> </w:t>
      </w:r>
    </w:p>
    <w:p w:rsidR="00CA57DE" w:rsidRPr="00D26962" w:rsidRDefault="00CA57DE" w:rsidP="00D26962">
      <w:pPr>
        <w:spacing w:line="100" w:lineRule="atLeast"/>
        <w:rPr>
          <w:rFonts w:ascii="Arial" w:hAnsi="Arial" w:cs="Arial"/>
        </w:rPr>
      </w:pPr>
      <w:r w:rsidRPr="00840C17">
        <w:rPr>
          <w:rFonts w:ascii="Arial" w:eastAsia="StobiSerif Regular" w:hAnsi="Arial" w:cs="Arial"/>
          <w:color w:val="000000"/>
          <w:sz w:val="20"/>
          <w:szCs w:val="20"/>
        </w:rPr>
        <w:t xml:space="preserve">                                            </w:t>
      </w:r>
      <w:bookmarkStart w:id="0" w:name="_GoBack"/>
      <w:bookmarkEnd w:id="0"/>
      <w:r>
        <w:rPr>
          <w:rFonts w:ascii="Arial" w:eastAsia="StobiSerif Regular" w:hAnsi="Arial" w:cs="Arial"/>
          <w:color w:val="000000"/>
          <w:sz w:val="20"/>
          <w:szCs w:val="20"/>
          <w:lang w:val="en-US"/>
        </w:rPr>
        <w:t xml:space="preserve">За државна евиденција за корисниците </w:t>
      </w:r>
      <w:r w:rsidRPr="00840C17">
        <w:rPr>
          <w:rFonts w:ascii="Arial" w:eastAsia="StobiSerif Regular" w:hAnsi="Arial" w:cs="Arial"/>
          <w:color w:val="000000"/>
          <w:sz w:val="20"/>
          <w:szCs w:val="20"/>
        </w:rPr>
        <w:t xml:space="preserve"> од</w:t>
      </w:r>
      <w:r w:rsidRPr="00840C17">
        <w:rPr>
          <w:rFonts w:ascii="Arial" w:hAnsi="Arial" w:cs="Arial"/>
          <w:color w:val="000000"/>
          <w:sz w:val="20"/>
          <w:szCs w:val="20"/>
        </w:rPr>
        <w:t xml:space="preserve"> Бу</w:t>
      </w:r>
      <w:r w:rsidRPr="00840C17">
        <w:rPr>
          <w:rFonts w:ascii="Arial" w:eastAsia="MS Mincho" w:hAnsi="Arial" w:cs="Arial"/>
          <w:color w:val="000000"/>
          <w:sz w:val="20"/>
          <w:szCs w:val="20"/>
        </w:rPr>
        <w:t>џ</w:t>
      </w:r>
      <w:r w:rsidRPr="00840C17">
        <w:rPr>
          <w:rFonts w:ascii="Arial" w:hAnsi="Arial" w:cs="Arial"/>
          <w:color w:val="000000"/>
          <w:sz w:val="20"/>
          <w:szCs w:val="20"/>
        </w:rPr>
        <w:t>етот на фондовите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      </w:t>
      </w:r>
    </w:p>
    <w:p w:rsidR="00CA57DE" w:rsidRPr="00840C17" w:rsidRDefault="00CA57DE">
      <w:pPr>
        <w:spacing w:line="100" w:lineRule="atLeast"/>
        <w:jc w:val="right"/>
        <w:rPr>
          <w:rFonts w:ascii="Arial" w:eastAsia="StobiSerif Regular" w:hAnsi="Arial" w:cs="Arial"/>
          <w:color w:val="000000"/>
          <w:sz w:val="20"/>
          <w:szCs w:val="20"/>
        </w:rPr>
      </w:pPr>
      <w:r w:rsidRPr="00840C17">
        <w:rPr>
          <w:rFonts w:ascii="Arial" w:eastAsia="StobiSerif Regular" w:hAnsi="Arial" w:cs="Arial"/>
          <w:color w:val="000000"/>
          <w:sz w:val="20"/>
          <w:szCs w:val="20"/>
        </w:rPr>
        <w:t xml:space="preserve">                  </w:t>
      </w:r>
      <w:r w:rsidRPr="00840C17">
        <w:rPr>
          <w:rFonts w:ascii="Arial" w:hAnsi="Arial" w:cs="Arial"/>
          <w:color w:val="000000"/>
          <w:sz w:val="20"/>
          <w:szCs w:val="20"/>
        </w:rPr>
        <w:t>(во денари)</w:t>
      </w:r>
    </w:p>
    <w:tbl>
      <w:tblPr>
        <w:tblW w:w="0" w:type="auto"/>
        <w:tblInd w:w="-48" w:type="dxa"/>
        <w:tblLayout w:type="fixed"/>
        <w:tblCellMar>
          <w:left w:w="0" w:type="dxa"/>
          <w:right w:w="0" w:type="dxa"/>
        </w:tblCellMar>
        <w:tblLook w:val="0000"/>
      </w:tblPr>
      <w:tblGrid>
        <w:gridCol w:w="660"/>
        <w:gridCol w:w="2055"/>
        <w:gridCol w:w="3315"/>
        <w:gridCol w:w="840"/>
        <w:gridCol w:w="1350"/>
        <w:gridCol w:w="15"/>
        <w:gridCol w:w="22"/>
        <w:gridCol w:w="1388"/>
        <w:gridCol w:w="90"/>
        <w:gridCol w:w="75"/>
        <w:gridCol w:w="23"/>
      </w:tblGrid>
      <w:tr w:rsidR="00CA57DE" w:rsidRPr="00840C17">
        <w:trPr>
          <w:trHeight w:val="186"/>
        </w:trPr>
        <w:tc>
          <w:tcPr>
            <w:tcW w:w="66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A57DE" w:rsidRPr="00840C17" w:rsidRDefault="00CA57DE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Ред.</w:t>
            </w:r>
          </w:p>
          <w:p w:rsidR="00CA57DE" w:rsidRPr="00840C17" w:rsidRDefault="00CA57D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A57DE" w:rsidRPr="00840C17" w:rsidRDefault="00CA57DE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Група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 сметки, сметка</w:t>
            </w:r>
          </w:p>
          <w:p w:rsidR="00CA57DE" w:rsidRPr="00840C17" w:rsidRDefault="00CA57DE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A57DE" w:rsidRPr="00840C17" w:rsidRDefault="00CA57D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A57DE" w:rsidRPr="00840C17" w:rsidRDefault="00CA57D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Ознака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</w:t>
            </w:r>
          </w:p>
          <w:p w:rsidR="00CA57DE" w:rsidRPr="00840C17" w:rsidRDefault="00CA57D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77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A57DE" w:rsidRPr="00840C17" w:rsidRDefault="00CA57DE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  Износ</w:t>
            </w:r>
          </w:p>
        </w:tc>
        <w:tc>
          <w:tcPr>
            <w:tcW w:w="90" w:type="dxa"/>
            <w:tcBorders>
              <w:top w:val="single" w:sz="2" w:space="0" w:color="000000"/>
              <w:left w:val="single" w:sz="2" w:space="0" w:color="000000"/>
            </w:tcBorders>
          </w:tcPr>
          <w:p w:rsidR="00CA57DE" w:rsidRPr="00840C17" w:rsidRDefault="00CA57D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tcBorders>
              <w:top w:val="single" w:sz="2" w:space="0" w:color="000000"/>
            </w:tcBorders>
          </w:tcPr>
          <w:p w:rsidR="00CA57DE" w:rsidRPr="00840C17" w:rsidRDefault="00CA57D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CA57DE" w:rsidRPr="00840C17" w:rsidRDefault="00CA57D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A57DE" w:rsidRPr="00840C17">
        <w:trPr>
          <w:trHeight w:val="186"/>
        </w:trPr>
        <w:tc>
          <w:tcPr>
            <w:tcW w:w="66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A57DE" w:rsidRPr="00840C17" w:rsidRDefault="00CA57D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A57DE" w:rsidRPr="00840C17" w:rsidRDefault="00CA57D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A57DE" w:rsidRPr="00840C17" w:rsidRDefault="00CA57DE">
            <w:pPr>
              <w:pStyle w:val="TableContents"/>
              <w:snapToGri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A57DE" w:rsidRPr="00840C17" w:rsidRDefault="00CA57D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A57DE" w:rsidRPr="00840C17" w:rsidRDefault="00CA57D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Претходна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CA57DE" w:rsidRPr="00840C17" w:rsidRDefault="00CA57D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A57DE" w:rsidRPr="00840C17" w:rsidRDefault="00CA57DE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Тековна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година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CA57DE" w:rsidRPr="00840C17" w:rsidRDefault="00CA57D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CA57DE" w:rsidRPr="00840C17" w:rsidRDefault="00CA57D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CA57DE" w:rsidRPr="00840C17" w:rsidRDefault="00CA57D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A57DE" w:rsidRPr="00840C17">
        <w:trPr>
          <w:trHeight w:val="373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CA57DE" w:rsidRPr="00840C17" w:rsidRDefault="00CA57DE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CA57DE" w:rsidRPr="00840C17" w:rsidRDefault="00CA57DE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CA57DE" w:rsidRPr="00840C17" w:rsidRDefault="00CA57D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CA57DE" w:rsidRPr="00840C17" w:rsidRDefault="00CA57D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CA57DE" w:rsidRPr="00840C17" w:rsidRDefault="00CA57D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CA57DE" w:rsidRPr="00840C17" w:rsidRDefault="00CA57DE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CA57DE" w:rsidRPr="00840C17" w:rsidRDefault="00CA57D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CA57DE" w:rsidRPr="00840C17" w:rsidRDefault="00CA57D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CA57DE" w:rsidRPr="00840C17" w:rsidRDefault="00CA57D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A57DE" w:rsidRPr="00840C17">
        <w:trPr>
          <w:trHeight w:val="373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CA57DE" w:rsidRPr="00840C17" w:rsidRDefault="00CA57DE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CA57DE" w:rsidRPr="00840C17" w:rsidRDefault="00CA57DE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CA57DE" w:rsidRPr="00840C17" w:rsidRDefault="00CA57D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А.НЕМАТЕРИЈАЛНИ СРЕДСТВА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CA57DE" w:rsidRPr="00840C17" w:rsidRDefault="00CA57D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CA57DE" w:rsidRPr="00840C17" w:rsidRDefault="00CA57D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CA57DE" w:rsidRPr="00840C17" w:rsidRDefault="00CA57D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CA57DE" w:rsidRPr="00840C17" w:rsidRDefault="00CA57D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CA57DE" w:rsidRPr="00840C17" w:rsidRDefault="00CA57D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CA57DE" w:rsidRPr="00840C17" w:rsidRDefault="00CA57D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A57DE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A57DE" w:rsidRPr="00840C17" w:rsidRDefault="00CA57D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основачки издатоци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CA57DE" w:rsidRPr="00840C17" w:rsidRDefault="00CA57D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601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CA57DE" w:rsidRPr="00840C17" w:rsidRDefault="00CA57D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CA57DE" w:rsidRPr="00840C17" w:rsidRDefault="00CA57D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CA57DE" w:rsidRPr="00840C17" w:rsidRDefault="00CA57D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A57DE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A57DE" w:rsidRPr="00840C17" w:rsidRDefault="00CA57DE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на основачки издатоци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CA57DE" w:rsidRPr="00840C17" w:rsidRDefault="00CA57D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CA57DE" w:rsidRPr="00840C17" w:rsidRDefault="00CA57D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CA57DE" w:rsidRPr="00840C17" w:rsidRDefault="00CA57D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A57DE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A57DE" w:rsidRPr="00840C17" w:rsidRDefault="00CA57DE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Акумулирана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амортизаци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 (исправка на вредноста) на</w:t>
            </w:r>
          </w:p>
          <w:p w:rsidR="00CA57DE" w:rsidRPr="00840C17" w:rsidRDefault="00CA57DE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основачки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издатоци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603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CA57DE" w:rsidRPr="00840C17" w:rsidRDefault="00CA57D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CA57DE" w:rsidRPr="00840C17" w:rsidRDefault="00CA57D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CA57DE" w:rsidRPr="00840C17" w:rsidRDefault="00CA57D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A57DE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A57DE" w:rsidRPr="00840C17" w:rsidRDefault="00CA57D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основачки издатоци </w:t>
            </w:r>
          </w:p>
          <w:p w:rsidR="00CA57DE" w:rsidRPr="00840C17" w:rsidRDefault="00CA57DE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112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604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CA57DE" w:rsidRPr="00840C17" w:rsidRDefault="00CA57D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CA57DE" w:rsidRPr="00840C17" w:rsidRDefault="00CA57D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CA57DE" w:rsidRPr="00840C17" w:rsidRDefault="00CA57D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A57DE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A57DE" w:rsidRPr="00840C17" w:rsidRDefault="00CA57D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издатоци во истражува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 и разво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605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CA57DE" w:rsidRPr="00840C17" w:rsidRDefault="00CA57D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CA57DE" w:rsidRPr="00840C17" w:rsidRDefault="00CA57D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CA57DE" w:rsidRPr="00840C17" w:rsidRDefault="00CA57D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A57DE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5.1.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A57DE" w:rsidRPr="00840C17" w:rsidRDefault="00CA57DE">
            <w:pPr>
              <w:pStyle w:val="IASBNormal"/>
              <w:snapToGrid w:val="0"/>
              <w:rPr>
                <w:rFonts w:ascii="Arial" w:eastAsia="StobiSerif Regular" w:hAnsi="Arial" w:cs="Arial"/>
                <w:color w:val="000000"/>
                <w:sz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lang w:val="mk-MK"/>
              </w:rPr>
              <w:t xml:space="preserve">Плата и надоместоци на плата на вработените кои директно работат на истражувања и развој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606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CA57DE" w:rsidRPr="00840C17" w:rsidRDefault="00CA57D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CA57DE" w:rsidRPr="00840C17" w:rsidRDefault="00CA57D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CA57DE" w:rsidRPr="00840C17" w:rsidRDefault="00CA57D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A57DE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5.2.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A57DE" w:rsidRPr="00840C17" w:rsidRDefault="00CA57DE">
            <w:pPr>
              <w:pStyle w:val="IASBNormal"/>
              <w:snapToGrid w:val="0"/>
              <w:rPr>
                <w:rFonts w:ascii="Arial" w:eastAsia="StobiSerif Regular" w:hAnsi="Arial" w:cs="Arial"/>
                <w:color w:val="000000"/>
                <w:sz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lang w:val="mk-MK"/>
              </w:rPr>
              <w:t>Трошоци за материјали и услуги</w:t>
            </w:r>
            <w:r w:rsidRPr="00840C17">
              <w:rPr>
                <w:rStyle w:val="FootnoteReference"/>
                <w:rFonts w:ascii="Arial" w:hAnsi="Arial" w:cs="Arial"/>
                <w:b/>
                <w:bCs/>
                <w:color w:val="000000"/>
                <w:sz w:val="20"/>
                <w:lang w:val="mk-MK"/>
              </w:rPr>
              <w:footnoteReference w:id="1"/>
            </w:r>
            <w:r w:rsidRPr="00840C17">
              <w:rPr>
                <w:rFonts w:ascii="Arial" w:hAnsi="Arial" w:cs="Arial"/>
                <w:color w:val="000000"/>
                <w:sz w:val="20"/>
                <w:lang w:val="mk-MK"/>
              </w:rPr>
              <w:t xml:space="preserve"> користени или потрошени при истражувања и развој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607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CA57DE" w:rsidRPr="00840C17" w:rsidRDefault="00CA57D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CA57DE" w:rsidRPr="00840C17" w:rsidRDefault="00CA57D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CA57DE" w:rsidRPr="00840C17" w:rsidRDefault="00CA57D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A57DE" w:rsidRPr="00840C17">
        <w:trPr>
          <w:trHeight w:val="525"/>
        </w:trPr>
        <w:tc>
          <w:tcPr>
            <w:tcW w:w="66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A57DE" w:rsidRPr="00840C17" w:rsidRDefault="00CA57DE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Ред.</w:t>
            </w:r>
          </w:p>
          <w:p w:rsidR="00CA57DE" w:rsidRPr="00840C17" w:rsidRDefault="00CA57D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A57DE" w:rsidRPr="00840C17" w:rsidRDefault="00CA57DE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Група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 сметки, сметка</w:t>
            </w:r>
          </w:p>
          <w:p w:rsidR="00CA57DE" w:rsidRPr="00840C17" w:rsidRDefault="00CA57D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A57DE" w:rsidRPr="00840C17" w:rsidRDefault="00CA57D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A57DE" w:rsidRPr="00840C17" w:rsidRDefault="00CA57D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Ознака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</w:t>
            </w:r>
          </w:p>
          <w:p w:rsidR="00CA57DE" w:rsidRPr="00840C17" w:rsidRDefault="00CA57D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775" w:type="dxa"/>
            <w:gridSpan w:val="4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CA57DE" w:rsidRPr="00840C17" w:rsidRDefault="00CA57DE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Износ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CA57DE" w:rsidRPr="00840C17" w:rsidRDefault="00CA57D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CA57DE" w:rsidRPr="00840C17" w:rsidRDefault="00CA57D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CA57DE" w:rsidRPr="00840C17" w:rsidRDefault="00CA57D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A57DE" w:rsidRPr="00840C17">
        <w:trPr>
          <w:trHeight w:val="186"/>
        </w:trPr>
        <w:tc>
          <w:tcPr>
            <w:tcW w:w="66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A57DE" w:rsidRPr="00840C17" w:rsidRDefault="00CA57D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A57DE" w:rsidRPr="00840C17" w:rsidRDefault="00CA57D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A57DE" w:rsidRPr="00840C17" w:rsidRDefault="00CA57DE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A57DE" w:rsidRPr="00840C17" w:rsidRDefault="00CA57D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5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CA57DE" w:rsidRPr="00840C17" w:rsidRDefault="00CA57D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Претходна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CA57DE" w:rsidRPr="00840C17" w:rsidRDefault="00CA57D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10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CA57DE" w:rsidRPr="00840C17" w:rsidRDefault="00CA57D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Тековна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CA57DE" w:rsidRPr="00840C17" w:rsidRDefault="00CA57DE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CA57DE" w:rsidRPr="00840C17" w:rsidRDefault="00CA57D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CA57DE" w:rsidRPr="00840C17" w:rsidRDefault="00CA57D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CA57DE" w:rsidRPr="00840C17" w:rsidRDefault="00CA57D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A57DE" w:rsidRPr="00840C17">
        <w:trPr>
          <w:trHeight w:val="373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CA57DE" w:rsidRPr="00840C17" w:rsidRDefault="00CA57DE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CA57DE" w:rsidRPr="00840C17" w:rsidRDefault="00CA57DE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CA57DE" w:rsidRPr="00840C17" w:rsidRDefault="00CA57D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CA57DE" w:rsidRPr="00840C17" w:rsidRDefault="00CA57D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CA57DE" w:rsidRPr="00840C17" w:rsidRDefault="00CA57D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CA57DE" w:rsidRPr="00840C17" w:rsidRDefault="00CA57DE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CA57DE" w:rsidRPr="00840C17" w:rsidRDefault="00CA57D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CA57DE" w:rsidRPr="00840C17" w:rsidRDefault="00CA57D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CA57DE" w:rsidRPr="00840C17" w:rsidRDefault="00CA57D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A57DE" w:rsidRPr="00840C17">
        <w:trPr>
          <w:trHeight w:val="373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CA57DE" w:rsidRPr="00840C17" w:rsidRDefault="00CA57D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5.3.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CA57DE" w:rsidRPr="00840C17" w:rsidRDefault="00CA57D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CA57DE" w:rsidRPr="00840C17" w:rsidRDefault="00CA57D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Амортизација на недвижности, постројки и опрема користени при истражувања и развој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CA57DE" w:rsidRPr="00840C17" w:rsidRDefault="00CA57D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608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CA57DE" w:rsidRPr="00840C17" w:rsidRDefault="00CA57D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CA57DE" w:rsidRPr="00840C17" w:rsidRDefault="00CA57D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CA57DE" w:rsidRPr="00840C17" w:rsidRDefault="00CA57D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CA57DE" w:rsidRPr="00840C17" w:rsidRDefault="00CA57D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CA57DE" w:rsidRPr="00840C17" w:rsidRDefault="00CA57D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A57DE" w:rsidRPr="00840C17">
        <w:trPr>
          <w:trHeight w:val="373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CA57DE" w:rsidRPr="00840C17" w:rsidRDefault="00CA57D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5.4.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CA57DE" w:rsidRPr="00840C17" w:rsidRDefault="00CA57D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CA57DE" w:rsidRPr="00840C17" w:rsidRDefault="00CA57DE">
            <w:pPr>
              <w:pStyle w:val="IASBNormal"/>
              <w:snapToGrid w:val="0"/>
              <w:rPr>
                <w:rFonts w:ascii="Arial" w:eastAsia="StobiSerif Regular" w:hAnsi="Arial" w:cs="Arial"/>
                <w:color w:val="000000"/>
                <w:sz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lang w:val="mk-MK"/>
              </w:rPr>
              <w:t xml:space="preserve">Амортизација на патенти и лиценци  користени при истражувања и развој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CA57DE" w:rsidRPr="00840C17" w:rsidRDefault="00CA57D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609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CA57DE" w:rsidRPr="00840C17" w:rsidRDefault="00CA57D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CA57DE" w:rsidRPr="00840C17" w:rsidRDefault="00CA57D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CA57DE" w:rsidRPr="00840C17" w:rsidRDefault="00CA57D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CA57DE" w:rsidRPr="00840C17" w:rsidRDefault="00CA57D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CA57DE" w:rsidRPr="00840C17" w:rsidRDefault="00CA57D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A57DE" w:rsidRPr="00840C17">
        <w:trPr>
          <w:trHeight w:val="373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CA57DE" w:rsidRPr="00840C17" w:rsidRDefault="00CA57D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CA57DE" w:rsidRPr="00840C17" w:rsidRDefault="00CA57D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CA57DE" w:rsidRPr="00840C17" w:rsidRDefault="00CA57D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на издатоци во истражува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и разво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CA57DE" w:rsidRPr="00840C17" w:rsidRDefault="00CA57D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CA57DE" w:rsidRPr="00840C17" w:rsidRDefault="00CA57D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CA57DE" w:rsidRPr="00840C17" w:rsidRDefault="00CA57D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CA57DE" w:rsidRPr="00840C17" w:rsidRDefault="00CA57D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CA57DE" w:rsidRPr="00840C17" w:rsidRDefault="00CA57D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CA57DE" w:rsidRPr="00840C17" w:rsidRDefault="00CA57D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A57DE" w:rsidRPr="00840C17">
        <w:trPr>
          <w:trHeight w:val="373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CA57DE" w:rsidRPr="00840C17" w:rsidRDefault="00CA57D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CA57DE" w:rsidRPr="00840C17" w:rsidRDefault="00CA57D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CA57DE" w:rsidRPr="00840C17" w:rsidRDefault="00CA57D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Акумулирана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амортизаци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 (исправка на вредноста) на издатоци во истражува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и разво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CA57DE" w:rsidRPr="00840C17" w:rsidRDefault="00CA57D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CA57DE" w:rsidRPr="00840C17" w:rsidRDefault="00CA57D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CA57DE" w:rsidRPr="00840C17" w:rsidRDefault="00CA57D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CA57DE" w:rsidRPr="00840C17" w:rsidRDefault="00CA57D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CA57DE" w:rsidRPr="00840C17" w:rsidRDefault="00CA57D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CA57DE" w:rsidRPr="00840C17" w:rsidRDefault="00CA57D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CA57DE" w:rsidRPr="00840C17"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8.</w:t>
            </w:r>
          </w:p>
        </w:tc>
        <w:tc>
          <w:tcPr>
            <w:tcW w:w="2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bottom"/>
          </w:tcPr>
          <w:p w:rsidR="00CA57DE" w:rsidRPr="00840C17" w:rsidRDefault="00CA57D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издатоци за истражува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и разво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</w:p>
          <w:p w:rsidR="00CA57DE" w:rsidRPr="00840C17" w:rsidRDefault="00CA57DE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112 од БС)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612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CA57DE" w:rsidRPr="00840C17" w:rsidRDefault="00CA57D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CA57DE" w:rsidRPr="00840C17" w:rsidRDefault="00CA57D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CA57DE" w:rsidRPr="00840C17" w:rsidRDefault="00CA57D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A57DE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9.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002д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A57DE" w:rsidRPr="00840C17" w:rsidRDefault="00CA57D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патенти, лиценци, концесии и други права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613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CA57DE" w:rsidRPr="00840C17" w:rsidRDefault="00CA57D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CA57DE" w:rsidRPr="00840C17" w:rsidRDefault="00CA57D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CA57DE" w:rsidRPr="00840C17" w:rsidRDefault="00CA57D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A57DE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10.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A57DE" w:rsidRPr="00840C17" w:rsidRDefault="00CA57D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е </w:t>
            </w: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на патенти, лиценци, концесии и други права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614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CA57DE" w:rsidRPr="00840C17" w:rsidRDefault="00CA57D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CA57DE" w:rsidRPr="00840C17" w:rsidRDefault="00CA57D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CA57DE" w:rsidRPr="00840C17" w:rsidRDefault="00CA57D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A57DE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A57DE" w:rsidRPr="00840C17" w:rsidRDefault="00CA57D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Акумулирана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амортизаци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 (исправка на вредноста) на патенти, лиценци, концесии и други права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615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CA57DE" w:rsidRPr="00840C17" w:rsidRDefault="00CA57D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CA57DE" w:rsidRPr="00840C17" w:rsidRDefault="00CA57D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CA57DE" w:rsidRPr="00840C17" w:rsidRDefault="00CA57D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A57DE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A57DE" w:rsidRPr="00840C17" w:rsidRDefault="00CA57D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патенти, лиценци, концесии и други права</w:t>
            </w:r>
          </w:p>
          <w:p w:rsidR="00CA57DE" w:rsidRPr="00840C17" w:rsidRDefault="00CA57DE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112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616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CA57DE" w:rsidRPr="00840C17" w:rsidRDefault="00CA57D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CA57DE" w:rsidRPr="00840C17" w:rsidRDefault="00CA57D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CA57DE" w:rsidRPr="00840C17" w:rsidRDefault="00CA57D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A57DE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002д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A57DE" w:rsidRPr="00840C17" w:rsidRDefault="00CA57D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софтвер со лиценца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617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CA57DE" w:rsidRPr="00840C17" w:rsidRDefault="00CA57D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CA57DE" w:rsidRPr="00840C17" w:rsidRDefault="00CA57D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CA57DE" w:rsidRPr="00840C17" w:rsidRDefault="00CA57D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A57DE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A57DE" w:rsidRPr="00840C17" w:rsidRDefault="00CA57D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на софтвер со лиценца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618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CA57DE" w:rsidRPr="00840C17" w:rsidRDefault="00CA57D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CA57DE" w:rsidRPr="00840C17" w:rsidRDefault="00CA57D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CA57DE" w:rsidRPr="00840C17" w:rsidRDefault="00CA57D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A57DE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15.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A57DE" w:rsidRPr="00840C17" w:rsidRDefault="00CA57D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Акумулирана амортизација (исправка на вредноста) на софтвер со лиценца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619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CA57DE" w:rsidRPr="00840C17" w:rsidRDefault="00CA57D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CA57DE" w:rsidRPr="00840C17" w:rsidRDefault="00CA57D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CA57DE" w:rsidRPr="00840C17" w:rsidRDefault="00CA57D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A57DE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16.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A57DE" w:rsidRPr="00840C17" w:rsidRDefault="00CA57D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софтвер со лиценца </w:t>
            </w:r>
          </w:p>
          <w:p w:rsidR="00CA57DE" w:rsidRPr="00840C17" w:rsidRDefault="00CA57D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АОП 112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CA57DE" w:rsidRPr="00840C17" w:rsidRDefault="00CA57D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CA57DE" w:rsidRPr="00840C17" w:rsidRDefault="00CA57D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CA57DE" w:rsidRPr="00840C17" w:rsidRDefault="00CA57D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A57DE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17.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002д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A57DE" w:rsidRPr="00840C17" w:rsidRDefault="00CA57D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 на софтвер развиен за сопствена употреба </w:t>
            </w:r>
          </w:p>
          <w:p w:rsidR="00CA57DE" w:rsidRPr="00840C17" w:rsidRDefault="00CA57D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:rsidR="00CA57DE" w:rsidRPr="00840C17" w:rsidRDefault="00CA57D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:rsidR="00CA57DE" w:rsidRPr="00840C17" w:rsidRDefault="00CA57D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:rsidR="00CA57DE" w:rsidRPr="00840C17" w:rsidRDefault="00CA57D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621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CA57DE" w:rsidRPr="00840C17" w:rsidRDefault="00CA57D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CA57DE" w:rsidRPr="00840C17" w:rsidRDefault="00CA57D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CA57DE" w:rsidRPr="00840C17" w:rsidRDefault="00CA57D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A57DE" w:rsidRPr="00840C17">
        <w:trPr>
          <w:trHeight w:val="495"/>
        </w:trPr>
        <w:tc>
          <w:tcPr>
            <w:tcW w:w="660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Ред.</w:t>
            </w:r>
          </w:p>
          <w:p w:rsidR="00CA57DE" w:rsidRPr="00840C17" w:rsidRDefault="00CA57D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Група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 сметки, сметка</w:t>
            </w:r>
          </w:p>
          <w:p w:rsidR="00CA57DE" w:rsidRPr="00840C17" w:rsidRDefault="00CA57DE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CA57DE" w:rsidRPr="00840C17" w:rsidRDefault="00CA57D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Ознака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</w:t>
            </w:r>
          </w:p>
          <w:p w:rsidR="00CA57DE" w:rsidRPr="00840C17" w:rsidRDefault="00CA57D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775" w:type="dxa"/>
            <w:gridSpan w:val="4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Износ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CA57DE" w:rsidRPr="00840C17" w:rsidRDefault="00CA57D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CA57DE" w:rsidRPr="00840C17" w:rsidRDefault="00CA57D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CA57DE" w:rsidRPr="00840C17" w:rsidRDefault="00CA57D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A57DE" w:rsidRPr="00840C17">
        <w:tc>
          <w:tcPr>
            <w:tcW w:w="660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CA57DE" w:rsidRPr="00840C17" w:rsidRDefault="00CA57DE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Претходна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CA57DE" w:rsidRPr="00840C17" w:rsidRDefault="00CA57D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Тековна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година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CA57DE" w:rsidRPr="00840C17" w:rsidRDefault="00CA57D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CA57DE" w:rsidRPr="00840C17" w:rsidRDefault="00CA57D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CA57DE" w:rsidRPr="00840C17" w:rsidRDefault="00CA57D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A57DE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A57DE" w:rsidRPr="00840C17" w:rsidRDefault="00CA57D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CA57DE" w:rsidRPr="00840C17" w:rsidRDefault="00CA57D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CA57DE" w:rsidRPr="00840C17" w:rsidRDefault="00CA57D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CA57DE" w:rsidRPr="00840C17" w:rsidRDefault="00CA57D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A57DE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18.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A57DE" w:rsidRPr="00840C17" w:rsidRDefault="00CA57D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на софтвер  развиен за сопствена употреба</w:t>
            </w:r>
          </w:p>
          <w:p w:rsidR="00CA57DE" w:rsidRPr="00840C17" w:rsidRDefault="00CA57D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622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CA57DE" w:rsidRPr="00840C17" w:rsidRDefault="00CA57D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CA57DE" w:rsidRPr="00840C17" w:rsidRDefault="00CA57D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CA57DE" w:rsidRPr="00840C17" w:rsidRDefault="00CA57D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A57DE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19.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A57DE" w:rsidRPr="00840C17" w:rsidRDefault="00CA57D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Акумулирана амортизација (исправка на вредноста) на софтвер  развиен за сопствена употреба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623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CA57DE" w:rsidRPr="00840C17" w:rsidRDefault="00CA57D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CA57DE" w:rsidRPr="00840C17" w:rsidRDefault="00CA57D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CA57DE" w:rsidRPr="00840C17" w:rsidRDefault="00CA57D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A57DE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20.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A57DE" w:rsidRPr="00840C17" w:rsidRDefault="00CA57D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софтвер развиен за сопствена употреба</w:t>
            </w:r>
          </w:p>
          <w:p w:rsidR="00CA57DE" w:rsidRPr="00840C17" w:rsidRDefault="00CA57D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АОП 112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624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CA57DE" w:rsidRPr="00840C17" w:rsidRDefault="00CA57D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CA57DE" w:rsidRPr="00840C17" w:rsidRDefault="00CA57D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CA57DE" w:rsidRPr="00840C17" w:rsidRDefault="00CA57D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CA57DE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002д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A57DE" w:rsidRPr="00840C17" w:rsidRDefault="00CA57D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 набавени бази на податоци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625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CA57DE" w:rsidRPr="00840C17" w:rsidRDefault="00CA57D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CA57DE" w:rsidRPr="00840C17" w:rsidRDefault="00CA57D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CA57DE" w:rsidRPr="00840C17" w:rsidRDefault="00CA57D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A57DE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A57DE" w:rsidRPr="00840C17" w:rsidRDefault="00CA57D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а) на набавени бази на податоци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626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CA57DE" w:rsidRPr="00840C17" w:rsidRDefault="00CA57D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CA57DE" w:rsidRPr="00840C17" w:rsidRDefault="00CA57D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CA57DE" w:rsidRPr="00840C17" w:rsidRDefault="00CA57D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A57DE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A57DE" w:rsidRPr="00840C17" w:rsidRDefault="00CA57D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Акумулирана амортизација (исправка на вредноста) на набавени бази на податоци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627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CA57DE" w:rsidRPr="00840C17" w:rsidRDefault="00CA57D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CA57DE" w:rsidRPr="00840C17" w:rsidRDefault="00CA57D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CA57DE" w:rsidRPr="00840C17" w:rsidRDefault="00CA57D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A57DE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A57DE" w:rsidRPr="00840C17" w:rsidRDefault="00CA57D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набавени бази на податоци </w:t>
            </w:r>
          </w:p>
          <w:p w:rsidR="00CA57DE" w:rsidRPr="00840C17" w:rsidRDefault="00CA57D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АОП 112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628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CA57DE" w:rsidRPr="00840C17" w:rsidRDefault="00CA57D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CA57DE" w:rsidRPr="00840C17" w:rsidRDefault="00CA57D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CA57DE" w:rsidRPr="00840C17" w:rsidRDefault="00CA57D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A57DE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25.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002д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A57DE" w:rsidRPr="00840C17" w:rsidRDefault="00CA57D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 бази на податоци  развиени за сопствена употреба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629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CA57DE" w:rsidRPr="00840C17" w:rsidRDefault="00CA57D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CA57DE" w:rsidRPr="00840C17" w:rsidRDefault="00CA57D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CA57DE" w:rsidRPr="00840C17" w:rsidRDefault="00CA57D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A57DE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26.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A57DE" w:rsidRPr="00840C17" w:rsidRDefault="00CA57D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на бази на податоци  развиени  за сопствена употреба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CA57DE" w:rsidRPr="00840C17" w:rsidRDefault="00CA57D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CA57DE" w:rsidRPr="00840C17" w:rsidRDefault="00CA57D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CA57DE" w:rsidRPr="00840C17" w:rsidRDefault="00CA57D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A57DE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27.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A57DE" w:rsidRPr="00840C17" w:rsidRDefault="00CA57D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Акумулирана амортизација (исправка на вредноста) на бази на податоци  развиени  за сопствена употреба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631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CA57DE" w:rsidRPr="00840C17" w:rsidRDefault="00CA57D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CA57DE" w:rsidRPr="00840C17" w:rsidRDefault="00CA57D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CA57DE" w:rsidRPr="00840C17" w:rsidRDefault="00CA57D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A57DE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28.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A57DE" w:rsidRPr="00840C17" w:rsidRDefault="00CA57D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 бази на податоци  развиени  за сопствена употреба </w:t>
            </w:r>
          </w:p>
          <w:p w:rsidR="00CA57DE" w:rsidRPr="00840C17" w:rsidRDefault="00CA57D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АОП 112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632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CA57DE" w:rsidRPr="00840C17" w:rsidRDefault="00CA57D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CA57DE" w:rsidRPr="00840C17" w:rsidRDefault="00CA57D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CA57DE" w:rsidRPr="00840C17" w:rsidRDefault="00CA57D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CA57DE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29.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A57DE" w:rsidRPr="00840C17" w:rsidRDefault="00CA57D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други нематери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ални права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633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CA57DE" w:rsidRPr="00840C17" w:rsidRDefault="00CA57D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CA57DE" w:rsidRPr="00840C17" w:rsidRDefault="00CA57D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CA57DE" w:rsidRPr="00840C17" w:rsidRDefault="00CA57D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CA57DE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30.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A57DE" w:rsidRPr="00840C17" w:rsidRDefault="00CA57D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на други нематери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ални права</w:t>
            </w:r>
          </w:p>
          <w:p w:rsidR="00CA57DE" w:rsidRPr="00840C17" w:rsidRDefault="00CA57DE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634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CA57DE" w:rsidRPr="00840C17" w:rsidRDefault="00CA57D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CA57DE" w:rsidRPr="00840C17" w:rsidRDefault="00CA57D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CA57DE" w:rsidRPr="00840C17" w:rsidRDefault="00CA57D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CA57DE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31.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A57DE" w:rsidRPr="00840C17" w:rsidRDefault="00CA57D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Акумулирана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амортизаци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 (исправка на вредноста) на други нематери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ални права</w:t>
            </w:r>
          </w:p>
          <w:p w:rsidR="00CA57DE" w:rsidRPr="00840C17" w:rsidRDefault="00CA57D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635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CA57DE" w:rsidRPr="00840C17" w:rsidRDefault="00CA57D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CA57DE" w:rsidRPr="00840C17" w:rsidRDefault="00CA57D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CA57DE" w:rsidRPr="00840C17" w:rsidRDefault="00CA57D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CA57DE" w:rsidRPr="00840C17">
        <w:tc>
          <w:tcPr>
            <w:tcW w:w="660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Ред.</w:t>
            </w:r>
          </w:p>
          <w:p w:rsidR="00CA57DE" w:rsidRPr="00840C17" w:rsidRDefault="00CA57D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Група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 сметки, сметка</w:t>
            </w:r>
          </w:p>
          <w:p w:rsidR="00CA57DE" w:rsidRPr="00840C17" w:rsidRDefault="00CA57DE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CA57DE" w:rsidRPr="00840C17" w:rsidRDefault="00CA57D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Ознака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</w:t>
            </w:r>
          </w:p>
          <w:p w:rsidR="00CA57DE" w:rsidRPr="00840C17" w:rsidRDefault="00CA57D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775" w:type="dxa"/>
            <w:gridSpan w:val="4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Износ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CA57DE" w:rsidRPr="00840C17" w:rsidRDefault="00CA57D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CA57DE" w:rsidRPr="00840C17" w:rsidRDefault="00CA57D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CA57DE" w:rsidRPr="00840C17" w:rsidRDefault="00CA57D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CA57DE" w:rsidRPr="00840C17">
        <w:tc>
          <w:tcPr>
            <w:tcW w:w="660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87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Претходна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година</w:t>
            </w:r>
          </w:p>
        </w:tc>
        <w:tc>
          <w:tcPr>
            <w:tcW w:w="1388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Тековна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година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CA57DE" w:rsidRPr="00840C17" w:rsidRDefault="00CA57D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CA57DE" w:rsidRPr="00840C17" w:rsidRDefault="00CA57D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CA57DE" w:rsidRPr="00840C17" w:rsidRDefault="00CA57D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CA57DE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CA57DE" w:rsidRPr="00840C17" w:rsidRDefault="00CA57DE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CA57DE" w:rsidRPr="00840C17" w:rsidRDefault="00CA57DE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CA57DE" w:rsidRPr="00840C17" w:rsidRDefault="00CA57DE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A57DE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32.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други нематери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ални права</w:t>
            </w:r>
          </w:p>
          <w:p w:rsidR="00CA57DE" w:rsidRPr="00840C17" w:rsidRDefault="00CA57D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АОП 112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636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CA57DE" w:rsidRPr="00840C17" w:rsidRDefault="00CA57D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CA57DE" w:rsidRPr="00840C17" w:rsidRDefault="00CA57D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CA57DE" w:rsidRPr="00840C17" w:rsidRDefault="00CA57D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CA57DE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Б.МАТЕРИЈАЛНИ ДОБРА И ПРИРОДНИ БОГАТСТВА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CA57DE" w:rsidRPr="00840C17" w:rsidRDefault="00CA57D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CA57DE" w:rsidRPr="00840C17" w:rsidRDefault="00CA57D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CA57DE" w:rsidRPr="00840C17" w:rsidRDefault="00CA57D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CA57DE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33.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Зем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иште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637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CA57DE" w:rsidRPr="00840C17" w:rsidRDefault="00CA57D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CA57DE" w:rsidRPr="00840C17" w:rsidRDefault="00CA57D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CA57DE" w:rsidRPr="00840C17" w:rsidRDefault="00CA57D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CA57DE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34.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018д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зем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иште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638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CA57DE" w:rsidRPr="00840C17" w:rsidRDefault="00CA57D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CA57DE" w:rsidRPr="00840C17" w:rsidRDefault="00CA57D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CA57DE" w:rsidRPr="00840C17" w:rsidRDefault="00CA57D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CA57DE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35.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зем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иште</w:t>
            </w:r>
          </w:p>
          <w:p w:rsidR="00CA57DE" w:rsidRPr="00840C17" w:rsidRDefault="00CA57D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АОП 113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639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CA57DE" w:rsidRPr="00840C17" w:rsidRDefault="00CA57D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CA57DE" w:rsidRPr="00840C17" w:rsidRDefault="00CA57D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CA57DE" w:rsidRPr="00840C17" w:rsidRDefault="00CA57D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CA57DE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36.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Шуми</w:t>
            </w:r>
          </w:p>
          <w:p w:rsidR="00CA57DE" w:rsidRPr="00840C17" w:rsidRDefault="00CA57D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640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CA57DE" w:rsidRPr="00840C17" w:rsidRDefault="00CA57D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CA57DE" w:rsidRPr="00840C17" w:rsidRDefault="00CA57D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CA57DE" w:rsidRPr="00840C17" w:rsidRDefault="00CA57D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CA57DE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37.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018д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шуми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641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CA57DE" w:rsidRPr="00840C17" w:rsidRDefault="00CA57D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CA57DE" w:rsidRPr="00840C17" w:rsidRDefault="00CA57D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CA57DE" w:rsidRPr="00840C17" w:rsidRDefault="00CA57D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CA57DE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38.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шуми</w:t>
            </w:r>
          </w:p>
          <w:p w:rsidR="00CA57DE" w:rsidRPr="00840C17" w:rsidRDefault="00CA57D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АОП 113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642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CA57DE" w:rsidRPr="00840C17" w:rsidRDefault="00CA57D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CA57DE" w:rsidRPr="00840C17" w:rsidRDefault="00CA57D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CA57DE" w:rsidRPr="00840C17" w:rsidRDefault="00CA57D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CA57DE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39.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018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на матери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алните добра и природните</w:t>
            </w:r>
          </w:p>
          <w:p w:rsidR="00CA57DE" w:rsidRPr="00840C17" w:rsidRDefault="00CA57DE">
            <w:pPr>
              <w:autoSpaceDE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богатства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643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CA57DE" w:rsidRPr="00840C17" w:rsidRDefault="00CA57D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CA57DE" w:rsidRPr="00840C17" w:rsidRDefault="00CA57D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CA57DE" w:rsidRPr="00840C17" w:rsidRDefault="00CA57D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CA57DE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A57DE" w:rsidRPr="00840C17" w:rsidRDefault="00CA57D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A57DE" w:rsidRPr="00840C17" w:rsidRDefault="00CA57D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b/>
                <w:bCs/>
                <w:color w:val="000000"/>
                <w:sz w:val="20"/>
                <w:szCs w:val="20"/>
              </w:rPr>
              <w:t>В. МАТЕРИ</w:t>
            </w:r>
            <w:r w:rsidRPr="00840C17">
              <w:rPr>
                <w:rFonts w:ascii="Arial" w:eastAsia="MS Mincho" w:hAnsi="Arial" w:cs="Arial"/>
                <w:b/>
                <w:bCs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АЛНИ СРЕДСТВА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CA57DE" w:rsidRPr="00840C17" w:rsidRDefault="00CA57D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CA57DE" w:rsidRPr="00840C17" w:rsidRDefault="00CA57D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CA57DE" w:rsidRPr="00840C17" w:rsidRDefault="00CA57D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CA57DE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40.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A57DE" w:rsidRPr="00840C17" w:rsidRDefault="00CA57D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022д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A57DE" w:rsidRPr="00840C17" w:rsidRDefault="00CA57D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информациска и телекомуникациска опрема</w:t>
            </w:r>
            <w:r w:rsidRPr="00840C1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Style w:val="FootnoteReference"/>
                <w:rFonts w:ascii="Arial" w:eastAsia="StobiSerif Regular" w:hAnsi="Arial" w:cs="Arial"/>
                <w:b/>
                <w:bCs/>
                <w:color w:val="000000"/>
                <w:sz w:val="20"/>
                <w:szCs w:val="20"/>
              </w:rPr>
              <w:footnoteReference w:id="2"/>
            </w:r>
            <w:r w:rsidRPr="00840C17">
              <w:rPr>
                <w:rFonts w:ascii="Arial" w:hAnsi="Arial" w:cs="Arial"/>
                <w:b/>
                <w:bCs/>
                <w:color w:val="000000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644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CA57DE" w:rsidRPr="00840C17" w:rsidRDefault="00CA57D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CA57DE" w:rsidRPr="00840C17" w:rsidRDefault="00CA57D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CA57DE" w:rsidRPr="00840C17" w:rsidRDefault="00CA57D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CA57DE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41.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A57DE" w:rsidRPr="00840C17" w:rsidRDefault="00CA57D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028д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A57DE" w:rsidRPr="00840C17" w:rsidRDefault="00CA57D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на информациска и телекомуникациска опрема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645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CA57DE" w:rsidRPr="00840C17" w:rsidRDefault="00CA57D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CA57DE" w:rsidRPr="00840C17" w:rsidRDefault="00CA57D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CA57DE" w:rsidRPr="00840C17" w:rsidRDefault="00CA57D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CA57DE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42.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A57DE" w:rsidRPr="00840C17" w:rsidRDefault="00CA57D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029д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A57DE" w:rsidRPr="00840C17" w:rsidRDefault="00CA57D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Акумулирана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амортизаци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а (исправка на вредноста) </w:t>
            </w: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информациска и телекомуникациска опрема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646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CA57DE" w:rsidRPr="00840C17" w:rsidRDefault="00CA57D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CA57DE" w:rsidRPr="00840C17" w:rsidRDefault="00CA57D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CA57DE" w:rsidRPr="00840C17" w:rsidRDefault="00CA57D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CA57DE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43.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A57DE" w:rsidRPr="00840C17" w:rsidRDefault="00CA57D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A57DE" w:rsidRPr="00840C17" w:rsidRDefault="00CA57D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информациска и телекомуникациска опрема</w:t>
            </w:r>
          </w:p>
          <w:p w:rsidR="00CA57DE" w:rsidRPr="00840C17" w:rsidRDefault="00CA57D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АОП 117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647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CA57DE" w:rsidRPr="00840C17" w:rsidRDefault="00CA57D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CA57DE" w:rsidRPr="00840C17" w:rsidRDefault="00CA57D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CA57DE" w:rsidRPr="00840C17" w:rsidRDefault="00CA57D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CA57DE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44.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A57DE" w:rsidRPr="00840C17" w:rsidRDefault="00CA57D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022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A57DE" w:rsidRPr="00840C17" w:rsidRDefault="00CA57D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комп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утерска  опрема</w:t>
            </w:r>
            <w:r w:rsidRPr="00840C1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Style w:val="FootnoteReference"/>
                <w:rFonts w:ascii="Arial" w:eastAsia="StobiSerif Regular" w:hAnsi="Arial" w:cs="Arial"/>
                <w:b/>
                <w:bCs/>
                <w:color w:val="000000"/>
                <w:sz w:val="20"/>
                <w:szCs w:val="20"/>
              </w:rPr>
              <w:footnoteReference w:id="3"/>
            </w:r>
            <w:r w:rsidRPr="00840C17">
              <w:rPr>
                <w:rFonts w:ascii="Arial" w:hAnsi="Arial" w:cs="Arial"/>
                <w:b/>
                <w:bCs/>
                <w:color w:val="000000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648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CA57DE" w:rsidRPr="00840C17" w:rsidRDefault="00CA57D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CA57DE" w:rsidRPr="00840C17" w:rsidRDefault="00CA57D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CA57DE" w:rsidRPr="00840C17" w:rsidRDefault="00CA57D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CA57DE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45.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A57DE" w:rsidRPr="00840C17" w:rsidRDefault="00CA57D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028д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A57DE" w:rsidRPr="00840C17" w:rsidRDefault="00CA57D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на комп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утерска опрема</w:t>
            </w:r>
          </w:p>
          <w:p w:rsidR="00CA57DE" w:rsidRPr="00840C17" w:rsidRDefault="00CA57D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649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CA57DE" w:rsidRPr="00840C17" w:rsidRDefault="00CA57D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CA57DE" w:rsidRPr="00840C17" w:rsidRDefault="00CA57D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CA57DE" w:rsidRPr="00840C17" w:rsidRDefault="00CA57D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CA57DE" w:rsidRPr="00840C17">
        <w:tc>
          <w:tcPr>
            <w:tcW w:w="660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Ред.</w:t>
            </w:r>
          </w:p>
          <w:p w:rsidR="00CA57DE" w:rsidRPr="00840C17" w:rsidRDefault="00CA57D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A57DE" w:rsidRPr="00840C17" w:rsidRDefault="00CA57D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Група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 сметки, сметка</w:t>
            </w:r>
          </w:p>
          <w:p w:rsidR="00CA57DE" w:rsidRPr="00840C17" w:rsidRDefault="00CA57D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д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=дел</w:t>
            </w:r>
          </w:p>
        </w:tc>
        <w:tc>
          <w:tcPr>
            <w:tcW w:w="331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CA57DE" w:rsidRPr="00840C17" w:rsidRDefault="00CA57D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Ознака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</w:t>
            </w:r>
          </w:p>
          <w:p w:rsidR="00CA57DE" w:rsidRPr="00840C17" w:rsidRDefault="00CA57D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775" w:type="dxa"/>
            <w:gridSpan w:val="4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  Износ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CA57DE" w:rsidRPr="00840C17" w:rsidRDefault="00CA57D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CA57DE" w:rsidRPr="00840C17" w:rsidRDefault="00CA57D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CA57DE" w:rsidRPr="00840C17" w:rsidRDefault="00CA57D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CA57DE" w:rsidRPr="00840C17">
        <w:tc>
          <w:tcPr>
            <w:tcW w:w="660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A57DE" w:rsidRPr="00840C17" w:rsidRDefault="00CA57D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CA57DE" w:rsidRPr="00840C17" w:rsidRDefault="00CA57D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Претходна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CA57DE" w:rsidRPr="00840C17" w:rsidRDefault="00CA57DE">
            <w:pPr>
              <w:pStyle w:val="TableContents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Тековна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година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CA57DE" w:rsidRPr="00840C17" w:rsidRDefault="00CA57D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CA57DE" w:rsidRPr="00840C17" w:rsidRDefault="00CA57D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CA57DE" w:rsidRPr="00840C17" w:rsidRDefault="00CA57D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A57DE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A57DE" w:rsidRPr="00840C17" w:rsidRDefault="00CA57DE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A57DE" w:rsidRPr="00840C17" w:rsidRDefault="00CA57D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CA57DE" w:rsidRPr="00840C17" w:rsidRDefault="00CA57D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CA57DE" w:rsidRPr="00840C17" w:rsidRDefault="00CA57D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CA57DE" w:rsidRPr="00840C17" w:rsidRDefault="00CA57D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CA57DE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46.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A57DE" w:rsidRPr="00840C17" w:rsidRDefault="00CA57D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029д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A57DE" w:rsidRPr="00840C17" w:rsidRDefault="00CA57D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Акумулирана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амортизаци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а (исправка на вредноста) </w:t>
            </w: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комп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утерска опрема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650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CA57DE" w:rsidRPr="00840C17" w:rsidRDefault="00CA57D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CA57DE" w:rsidRPr="00840C17" w:rsidRDefault="00CA57D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CA57DE" w:rsidRPr="00840C17" w:rsidRDefault="00CA57D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CA57DE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47.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A57DE" w:rsidRPr="00840C17" w:rsidRDefault="00CA57D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A57DE" w:rsidRPr="00840C17" w:rsidRDefault="00CA57D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комп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утерска опрема</w:t>
            </w:r>
          </w:p>
          <w:p w:rsidR="00CA57DE" w:rsidRPr="00840C17" w:rsidRDefault="00CA57D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АОП 117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651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CA57DE" w:rsidRPr="00840C17" w:rsidRDefault="00CA57D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CA57DE" w:rsidRPr="00840C17" w:rsidRDefault="00CA57D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CA57DE" w:rsidRPr="00840C17" w:rsidRDefault="00CA57D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CA57DE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snapToGrid w:val="0"/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48.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A57DE" w:rsidRPr="00840C17" w:rsidRDefault="00CA57DE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  <w:r w:rsidRPr="00840C17">
              <w:rPr>
                <w:rFonts w:ascii="Arial" w:hAnsi="Arial" w:cs="Arial"/>
                <w:sz w:val="20"/>
                <w:szCs w:val="20"/>
              </w:rPr>
              <w:t>025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A57DE" w:rsidRPr="00840C17" w:rsidRDefault="00CA57DE">
            <w:pPr>
              <w:jc w:val="both"/>
              <w:rPr>
                <w:rFonts w:ascii="Arial" w:eastAsia="StobiSerif Regular" w:hAnsi="Arial" w:cs="Arial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sz w:val="20"/>
                <w:szCs w:val="20"/>
              </w:rPr>
              <w:t>Набавна</w:t>
            </w:r>
            <w:r w:rsidRPr="00840C17">
              <w:rPr>
                <w:rFonts w:ascii="Arial" w:hAnsi="Arial" w:cs="Arial"/>
                <w:sz w:val="20"/>
                <w:szCs w:val="20"/>
              </w:rPr>
              <w:t xml:space="preserve"> вредност на други матери</w:t>
            </w:r>
            <w:r w:rsidRPr="00840C17">
              <w:rPr>
                <w:rFonts w:ascii="Arial" w:eastAsia="MS Mincho" w:hAnsi="Arial" w:cs="Arial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sz w:val="20"/>
                <w:szCs w:val="20"/>
              </w:rPr>
              <w:t>ални средства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  <w:r w:rsidRPr="00840C17">
              <w:rPr>
                <w:rFonts w:ascii="Arial" w:hAnsi="Arial" w:cs="Arial"/>
                <w:sz w:val="20"/>
                <w:szCs w:val="20"/>
              </w:rPr>
              <w:t>652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CA57DE" w:rsidRPr="00840C17" w:rsidRDefault="00CA57DE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</w:p>
        </w:tc>
        <w:tc>
          <w:tcPr>
            <w:tcW w:w="75" w:type="dxa"/>
          </w:tcPr>
          <w:p w:rsidR="00CA57DE" w:rsidRPr="00840C17" w:rsidRDefault="00CA57DE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</w:p>
        </w:tc>
        <w:tc>
          <w:tcPr>
            <w:tcW w:w="23" w:type="dxa"/>
          </w:tcPr>
          <w:p w:rsidR="00CA57DE" w:rsidRPr="00840C17" w:rsidRDefault="00CA57DE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</w:p>
        </w:tc>
      </w:tr>
      <w:tr w:rsidR="00CA57DE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  <w:r w:rsidRPr="00840C17">
              <w:rPr>
                <w:rFonts w:ascii="Arial" w:hAnsi="Arial" w:cs="Arial"/>
                <w:sz w:val="20"/>
                <w:szCs w:val="20"/>
              </w:rPr>
              <w:t>49.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A57DE" w:rsidRPr="00840C17" w:rsidRDefault="00CA57DE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sz w:val="20"/>
                <w:szCs w:val="20"/>
              </w:rPr>
              <w:t>028д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A57DE" w:rsidRPr="00840C17" w:rsidRDefault="00CA57DE">
            <w:pPr>
              <w:autoSpaceDE w:val="0"/>
              <w:snapToGrid w:val="0"/>
              <w:jc w:val="both"/>
              <w:rPr>
                <w:rFonts w:ascii="Arial" w:eastAsia="StobiSerif Regular" w:hAnsi="Arial" w:cs="Arial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на други матери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ални средства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  <w:r w:rsidRPr="00840C17">
              <w:rPr>
                <w:rFonts w:ascii="Arial" w:hAnsi="Arial" w:cs="Arial"/>
                <w:sz w:val="20"/>
                <w:szCs w:val="20"/>
              </w:rPr>
              <w:t>653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CA57DE" w:rsidRPr="00840C17" w:rsidRDefault="00CA57DE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</w:p>
        </w:tc>
        <w:tc>
          <w:tcPr>
            <w:tcW w:w="75" w:type="dxa"/>
          </w:tcPr>
          <w:p w:rsidR="00CA57DE" w:rsidRPr="00840C17" w:rsidRDefault="00CA57DE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</w:p>
        </w:tc>
        <w:tc>
          <w:tcPr>
            <w:tcW w:w="23" w:type="dxa"/>
          </w:tcPr>
          <w:p w:rsidR="00CA57DE" w:rsidRPr="00840C17" w:rsidRDefault="00CA57DE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</w:p>
        </w:tc>
      </w:tr>
      <w:tr w:rsidR="00CA57DE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50.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A57DE" w:rsidRPr="00840C17" w:rsidRDefault="00CA57D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029д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A57DE" w:rsidRPr="00840C17" w:rsidRDefault="00CA57DE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Акумулирана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амортизаци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 (исправка на вредноста) на</w:t>
            </w:r>
          </w:p>
          <w:p w:rsidR="00CA57DE" w:rsidRPr="00840C17" w:rsidRDefault="00CA57DE">
            <w:pPr>
              <w:autoSpaceDE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други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матери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ални средства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654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CA57DE" w:rsidRPr="00840C17" w:rsidRDefault="00CA57D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CA57DE" w:rsidRPr="00840C17" w:rsidRDefault="00CA57D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CA57DE" w:rsidRPr="00840C17" w:rsidRDefault="00CA57D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CA57DE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51.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A57DE" w:rsidRPr="00840C17" w:rsidRDefault="00CA57D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A57DE" w:rsidRPr="00840C17" w:rsidRDefault="00CA57DE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други матери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ални средства</w:t>
            </w:r>
          </w:p>
          <w:p w:rsidR="00CA57DE" w:rsidRPr="00840C17" w:rsidRDefault="00CA57DE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АОП 120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655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CA57DE" w:rsidRPr="00840C17" w:rsidRDefault="00CA57D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CA57DE" w:rsidRPr="00840C17" w:rsidRDefault="00CA57D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CA57DE" w:rsidRPr="00840C17" w:rsidRDefault="00CA57D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CA57DE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52.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A57DE" w:rsidRPr="00840C17" w:rsidRDefault="00CA57D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A57DE" w:rsidRPr="00840C17" w:rsidRDefault="00CA57D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Драгоцени метали и камења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656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CA57DE" w:rsidRPr="00840C17" w:rsidRDefault="00CA57D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CA57DE" w:rsidRPr="00840C17" w:rsidRDefault="00CA57D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CA57DE" w:rsidRPr="00840C17" w:rsidRDefault="00CA57D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CA57DE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53.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A57DE" w:rsidRPr="00840C17" w:rsidRDefault="00CA57D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A57DE" w:rsidRPr="00840C17" w:rsidRDefault="00CA57D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Антиквитети и други уметнички дела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657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CA57DE" w:rsidRPr="00840C17" w:rsidRDefault="00CA57D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CA57DE" w:rsidRPr="00840C17" w:rsidRDefault="00CA57D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CA57DE" w:rsidRPr="00840C17" w:rsidRDefault="00CA57D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CA57DE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54.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A57DE" w:rsidRPr="00840C17" w:rsidRDefault="00CA57D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A57DE" w:rsidRPr="00840C17" w:rsidRDefault="00CA57D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Други скапоцености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658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CA57DE" w:rsidRPr="00840C17" w:rsidRDefault="00CA57D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CA57DE" w:rsidRPr="00840C17" w:rsidRDefault="00CA57D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CA57DE" w:rsidRPr="00840C17" w:rsidRDefault="00CA57D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CA57DE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A57DE" w:rsidRPr="00840C17" w:rsidRDefault="00CA57DE">
            <w:pPr>
              <w:snapToGrid w:val="0"/>
              <w:jc w:val="center"/>
              <w:rPr>
                <w:rFonts w:ascii="Arial" w:eastAsia="StobiSerif Regular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A57DE" w:rsidRPr="00840C17" w:rsidRDefault="00CA57D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b/>
                <w:color w:val="000000"/>
                <w:sz w:val="20"/>
                <w:szCs w:val="20"/>
              </w:rPr>
              <w:t>Г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. </w:t>
            </w:r>
            <w:r w:rsidRPr="00840C1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КРАТКОРОЧНИ ОБВРСКИ ЗА ПЛАТИ И ДРУГИ ОБВРСКИ СПРЕМА ВРАБОТЕНИТЕ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  <w:shd w:val="clear" w:color="auto" w:fill="FF000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CA57DE" w:rsidRPr="00840C17" w:rsidRDefault="00CA57D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CA57DE" w:rsidRPr="00840C17" w:rsidRDefault="00CA57D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CA57DE" w:rsidRPr="00840C17" w:rsidRDefault="00CA57D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A57DE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55.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A57DE" w:rsidRPr="00840C17" w:rsidRDefault="00CA57D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280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A57DE" w:rsidRPr="00840C17" w:rsidRDefault="00CA57DE">
            <w:pPr>
              <w:autoSpaceDE w:val="0"/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Обврски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за плати и надомести на плати</w:t>
            </w:r>
          </w:p>
          <w:p w:rsidR="00CA57DE" w:rsidRPr="00840C17" w:rsidRDefault="00CA57DE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197од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659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CA57DE" w:rsidRPr="00840C17" w:rsidRDefault="00CA57D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CA57DE" w:rsidRPr="00840C17" w:rsidRDefault="00CA57D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CA57DE" w:rsidRPr="00840C17" w:rsidRDefault="00CA57D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A57DE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56.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A57DE" w:rsidRPr="00840C17" w:rsidRDefault="00CA57D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281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A57DE" w:rsidRPr="00840C17" w:rsidRDefault="00CA57D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Обврски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за нето плати</w:t>
            </w:r>
          </w:p>
          <w:p w:rsidR="00CA57DE" w:rsidRPr="00840C17" w:rsidRDefault="00CA57DE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197од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660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CA57DE" w:rsidRPr="00840C17" w:rsidRDefault="00CA57D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CA57DE" w:rsidRPr="00840C17" w:rsidRDefault="00CA57D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CA57DE" w:rsidRPr="00840C17" w:rsidRDefault="00CA57D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CA57DE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57.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A57DE" w:rsidRPr="00840C17" w:rsidRDefault="00CA57D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282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A57DE" w:rsidRPr="00840C17" w:rsidRDefault="00CA57D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Надоместоци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 нето плати </w:t>
            </w:r>
          </w:p>
          <w:p w:rsidR="00CA57DE" w:rsidRPr="00840C17" w:rsidRDefault="00CA57DE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197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661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CA57DE" w:rsidRPr="00840C17" w:rsidRDefault="00CA57D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CA57DE" w:rsidRPr="00840C17" w:rsidRDefault="00CA57D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CA57DE" w:rsidRPr="00840C17" w:rsidRDefault="00CA57D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CA57DE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58.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A57DE" w:rsidRPr="00840C17" w:rsidRDefault="00CA57D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284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A57DE" w:rsidRPr="00840C17" w:rsidRDefault="00CA57DE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Даноци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од плати и надомести</w:t>
            </w:r>
          </w:p>
          <w:p w:rsidR="00CA57DE" w:rsidRPr="00840C17" w:rsidRDefault="00CA57DE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197од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662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CA57DE" w:rsidRPr="00840C17" w:rsidRDefault="00CA57D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CA57DE" w:rsidRPr="00840C17" w:rsidRDefault="00CA57D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CA57DE" w:rsidRPr="00840C17" w:rsidRDefault="00CA57D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CA57DE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59.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A57DE" w:rsidRPr="00840C17" w:rsidRDefault="00CA57D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285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A57DE" w:rsidRPr="00840C17" w:rsidRDefault="00CA57DE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Придонеси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од плати и надомести од плати</w:t>
            </w:r>
          </w:p>
          <w:p w:rsidR="00CA57DE" w:rsidRPr="00840C17" w:rsidRDefault="00CA57DE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197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663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CA57DE" w:rsidRPr="00840C17" w:rsidRDefault="00CA57D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CA57DE" w:rsidRPr="00840C17" w:rsidRDefault="00CA57D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CA57DE" w:rsidRPr="00840C17" w:rsidRDefault="00CA57D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CA57DE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A57DE" w:rsidRPr="00840C17" w:rsidRDefault="00CA57D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A57DE" w:rsidRPr="00840C17" w:rsidRDefault="00CA57D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b/>
                <w:color w:val="000000"/>
                <w:sz w:val="20"/>
                <w:szCs w:val="20"/>
              </w:rPr>
              <w:t>Д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. </w:t>
            </w:r>
            <w:r w:rsidRPr="00840C17">
              <w:rPr>
                <w:rFonts w:ascii="Arial" w:eastAsia="StobiSerif Regular" w:hAnsi="Arial" w:cs="Arial"/>
                <w:b/>
                <w:color w:val="000000"/>
                <w:sz w:val="20"/>
                <w:szCs w:val="20"/>
              </w:rPr>
              <w:t>РАСХОДИ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CA57DE" w:rsidRPr="00840C17" w:rsidRDefault="00CA57D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CA57DE" w:rsidRPr="00840C17" w:rsidRDefault="00CA57D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CA57DE" w:rsidRPr="00840C17" w:rsidRDefault="00CA57D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CA57DE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A57DE" w:rsidRPr="00840C17" w:rsidRDefault="00CA57D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A57DE" w:rsidRPr="00840C17" w:rsidRDefault="00CA57D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I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>. Комунални услуги, грее</w:t>
            </w:r>
            <w:r w:rsidRPr="00840C17">
              <w:rPr>
                <w:rFonts w:ascii="Arial" w:eastAsia="MS Mincho" w:hAnsi="Arial" w:cs="Arial"/>
                <w:b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>е, комуникаци</w:t>
            </w:r>
            <w:r w:rsidRPr="00840C17">
              <w:rPr>
                <w:rFonts w:ascii="Arial" w:eastAsia="MS Mincho" w:hAnsi="Arial" w:cs="Arial"/>
                <w:b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>а и транспорт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CA57DE" w:rsidRPr="00840C17" w:rsidRDefault="00CA57D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CA57DE" w:rsidRPr="00840C17" w:rsidRDefault="00CA57D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CA57DE" w:rsidRPr="00840C17" w:rsidRDefault="00CA57D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CA57DE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60.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A57DE" w:rsidRPr="00840C17" w:rsidRDefault="00CA57D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421д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A57DE" w:rsidRPr="00840C17" w:rsidRDefault="00CA57D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Електрична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енерги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</w:t>
            </w:r>
          </w:p>
          <w:p w:rsidR="00CA57DE" w:rsidRPr="00840C17" w:rsidRDefault="00CA57DE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014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664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CA57DE" w:rsidRPr="00840C17" w:rsidRDefault="00CA57D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CA57DE" w:rsidRPr="00840C17" w:rsidRDefault="00CA57D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CA57DE" w:rsidRPr="00840C17" w:rsidRDefault="00CA57D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CA57DE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61.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A57DE" w:rsidRPr="00840C17" w:rsidRDefault="00CA57D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421д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A57DE" w:rsidRPr="00840C17" w:rsidRDefault="00CA57D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Водовод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и канализаци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</w:t>
            </w:r>
          </w:p>
          <w:p w:rsidR="00CA57DE" w:rsidRPr="00840C17" w:rsidRDefault="00CA57DE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014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665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CA57DE" w:rsidRPr="00840C17" w:rsidRDefault="00CA57D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CA57DE" w:rsidRPr="00840C17" w:rsidRDefault="00CA57D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CA57DE" w:rsidRPr="00840C17" w:rsidRDefault="00CA57D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CA57DE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62.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A57DE" w:rsidRPr="00840C17" w:rsidRDefault="00CA57D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421д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A57DE" w:rsidRPr="00840C17" w:rsidRDefault="00CA57D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Пошта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, телефон, телефакс и други трошоци за комуникаци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</w:t>
            </w:r>
          </w:p>
          <w:p w:rsidR="00CA57DE" w:rsidRPr="00840C17" w:rsidRDefault="00CA57D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014 од БПР)</w:t>
            </w:r>
          </w:p>
          <w:p w:rsidR="00CA57DE" w:rsidRPr="00840C17" w:rsidRDefault="00CA57D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666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CA57DE" w:rsidRPr="00840C17" w:rsidRDefault="00CA57D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CA57DE" w:rsidRPr="00840C17" w:rsidRDefault="00CA57D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CA57DE" w:rsidRPr="00840C17" w:rsidRDefault="00CA57D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CA57DE" w:rsidRPr="00840C17">
        <w:trPr>
          <w:cantSplit/>
        </w:trPr>
        <w:tc>
          <w:tcPr>
            <w:tcW w:w="660" w:type="dxa"/>
            <w:vMerge w:val="restart"/>
            <w:tcBorders>
              <w:top w:val="single" w:sz="4" w:space="0" w:color="000000"/>
              <w:left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Ред.</w:t>
            </w:r>
          </w:p>
          <w:p w:rsidR="00CA57DE" w:rsidRPr="00840C17" w:rsidRDefault="00CA57D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top w:val="single" w:sz="4" w:space="0" w:color="000000"/>
              <w:left w:val="single" w:sz="2" w:space="0" w:color="000000"/>
            </w:tcBorders>
            <w:vAlign w:val="bottom"/>
          </w:tcPr>
          <w:p w:rsidR="00CA57DE" w:rsidRPr="00840C17" w:rsidRDefault="00CA57D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Група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 сметки, сметка</w:t>
            </w:r>
          </w:p>
          <w:p w:rsidR="00CA57DE" w:rsidRPr="00840C17" w:rsidRDefault="00CA57DE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д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=дел</w:t>
            </w:r>
          </w:p>
        </w:tc>
        <w:tc>
          <w:tcPr>
            <w:tcW w:w="3315" w:type="dxa"/>
            <w:vMerge w:val="restart"/>
            <w:tcBorders>
              <w:top w:val="single" w:sz="4" w:space="0" w:color="000000"/>
              <w:left w:val="single" w:sz="2" w:space="0" w:color="000000"/>
            </w:tcBorders>
          </w:tcPr>
          <w:p w:rsidR="00CA57DE" w:rsidRPr="00840C17" w:rsidRDefault="00CA57D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:rsidR="00CA57DE" w:rsidRPr="00840C17" w:rsidRDefault="00CA57D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Позици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</w:t>
            </w:r>
          </w:p>
        </w:tc>
        <w:tc>
          <w:tcPr>
            <w:tcW w:w="840" w:type="dxa"/>
            <w:vMerge w:val="restart"/>
            <w:tcBorders>
              <w:top w:val="single" w:sz="4" w:space="0" w:color="000000"/>
              <w:left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Ознака</w:t>
            </w:r>
          </w:p>
          <w:p w:rsidR="00CA57DE" w:rsidRPr="00840C17" w:rsidRDefault="00CA57D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</w:t>
            </w:r>
          </w:p>
          <w:p w:rsidR="00CA57DE" w:rsidRPr="00840C17" w:rsidRDefault="00CA57D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775" w:type="dxa"/>
            <w:gridSpan w:val="4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Износ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CA57DE" w:rsidRPr="00840C17" w:rsidRDefault="00CA57D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CA57DE" w:rsidRPr="00840C17" w:rsidRDefault="00CA57D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CA57DE" w:rsidRPr="00840C17" w:rsidRDefault="00CA57D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CA57DE" w:rsidRPr="00840C17">
        <w:trPr>
          <w:cantSplit/>
        </w:trPr>
        <w:tc>
          <w:tcPr>
            <w:tcW w:w="660" w:type="dxa"/>
            <w:vMerge/>
            <w:tcBorders>
              <w:top w:val="single" w:sz="4" w:space="0" w:color="000000"/>
              <w:left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top w:val="single" w:sz="4" w:space="0" w:color="000000"/>
              <w:left w:val="single" w:sz="2" w:space="0" w:color="000000"/>
            </w:tcBorders>
            <w:vAlign w:val="bottom"/>
          </w:tcPr>
          <w:p w:rsidR="00CA57DE" w:rsidRPr="00840C17" w:rsidRDefault="00CA57D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top w:val="single" w:sz="4" w:space="0" w:color="000000"/>
              <w:left w:val="single" w:sz="2" w:space="0" w:color="000000"/>
            </w:tcBorders>
          </w:tcPr>
          <w:p w:rsidR="00CA57DE" w:rsidRPr="00840C17" w:rsidRDefault="00CA57D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top w:val="single" w:sz="4" w:space="0" w:color="000000"/>
              <w:left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5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Претходна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CA57DE" w:rsidRPr="00840C17" w:rsidRDefault="00CA57DE">
            <w:pPr>
              <w:pStyle w:val="TableContents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1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Тековна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година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CA57DE" w:rsidRPr="00840C17" w:rsidRDefault="00CA57D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CA57DE" w:rsidRPr="00840C17" w:rsidRDefault="00CA57D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CA57DE" w:rsidRPr="00840C17" w:rsidRDefault="00CA57D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A57DE" w:rsidRPr="00840C17"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CA57DE" w:rsidRPr="00840C17" w:rsidRDefault="00CA57D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CA57DE" w:rsidRPr="00840C17" w:rsidRDefault="00CA57D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CA57DE" w:rsidRPr="00840C17" w:rsidRDefault="00CA57D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CA57DE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63.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421д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Горива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и масла </w:t>
            </w:r>
          </w:p>
          <w:p w:rsidR="00CA57DE" w:rsidRPr="00840C17" w:rsidRDefault="00CA57DE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014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667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CA57DE" w:rsidRPr="00840C17" w:rsidRDefault="00CA57D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CA57DE" w:rsidRPr="00840C17" w:rsidRDefault="00CA57D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CA57DE" w:rsidRPr="00840C17" w:rsidRDefault="00CA57D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CA57DE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II</w:t>
            </w:r>
            <w:r w:rsidRPr="00840C17">
              <w:rPr>
                <w:rFonts w:ascii="Arial" w:eastAsia="StobiSerif Regular" w:hAnsi="Arial" w:cs="Arial"/>
                <w:b/>
                <w:color w:val="000000"/>
                <w:sz w:val="20"/>
                <w:szCs w:val="20"/>
              </w:rPr>
              <w:t>.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eastAsia="StobiSerif Regular" w:hAnsi="Arial" w:cs="Arial"/>
                <w:b/>
                <w:color w:val="000000"/>
                <w:sz w:val="20"/>
                <w:szCs w:val="20"/>
              </w:rPr>
              <w:t>Матери</w:t>
            </w:r>
            <w:r w:rsidRPr="00840C17">
              <w:rPr>
                <w:rFonts w:ascii="Arial" w:eastAsia="MS Mincho" w:hAnsi="Arial" w:cs="Arial"/>
                <w:b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>али и ситен инвентар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CA57DE" w:rsidRPr="00840C17" w:rsidRDefault="00CA57D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CA57DE" w:rsidRPr="00840C17" w:rsidRDefault="00CA57D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CA57DE" w:rsidRPr="00840C17" w:rsidRDefault="00CA57D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A57DE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423д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Униформи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CA57DE" w:rsidRPr="00840C17" w:rsidRDefault="00CA57DE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015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668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CA57DE" w:rsidRPr="00840C17" w:rsidRDefault="00CA57D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CA57DE" w:rsidRPr="00840C17" w:rsidRDefault="00CA57D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CA57DE" w:rsidRPr="00840C17" w:rsidRDefault="00CA57D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A57DE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65.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423д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Обувки</w:t>
            </w:r>
          </w:p>
          <w:p w:rsidR="00CA57DE" w:rsidRPr="00840C17" w:rsidRDefault="00CA57DE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015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669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CA57DE" w:rsidRPr="00840C17" w:rsidRDefault="00CA57D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CA57DE" w:rsidRPr="00840C17" w:rsidRDefault="00CA57D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CA57DE" w:rsidRPr="00840C17" w:rsidRDefault="00CA57D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CA57DE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66.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423д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Прехранбени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продукти и пи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алаци</w:t>
            </w:r>
          </w:p>
          <w:p w:rsidR="00CA57DE" w:rsidRPr="00840C17" w:rsidRDefault="00CA57DE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015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670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CA57DE" w:rsidRPr="00840C17" w:rsidRDefault="00CA57D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CA57DE" w:rsidRPr="00840C17" w:rsidRDefault="00CA57D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CA57DE" w:rsidRPr="00840C17" w:rsidRDefault="00CA57D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CA57DE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67.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423д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Лекови</w:t>
            </w:r>
          </w:p>
          <w:p w:rsidR="00CA57DE" w:rsidRPr="00840C17" w:rsidRDefault="00CA57DE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015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671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CA57DE" w:rsidRPr="00840C17" w:rsidRDefault="00CA57D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CA57DE" w:rsidRPr="00840C17" w:rsidRDefault="00CA57D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CA57DE" w:rsidRPr="00840C17" w:rsidRDefault="00CA57D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CA57DE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A57DE" w:rsidRPr="00840C17" w:rsidRDefault="00CA57D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III</w:t>
            </w:r>
            <w:r w:rsidRPr="00840C17">
              <w:rPr>
                <w:rFonts w:ascii="Arial" w:eastAsia="StobiSerif Regular" w:hAnsi="Arial" w:cs="Arial"/>
                <w:b/>
                <w:color w:val="000000"/>
                <w:sz w:val="20"/>
                <w:szCs w:val="20"/>
              </w:rPr>
              <w:t>.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Договорни услуги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CA57DE" w:rsidRPr="00840C17" w:rsidRDefault="00CA57D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CA57DE" w:rsidRPr="00840C17" w:rsidRDefault="00CA57D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CA57DE" w:rsidRPr="00840C17" w:rsidRDefault="00CA57D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CA57DE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68.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A57DE" w:rsidRPr="00840C17" w:rsidRDefault="00CA57D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425д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A57DE" w:rsidRPr="00840C17" w:rsidRDefault="00CA57D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Провизи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 за платен промет и банкарска провизи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</w:t>
            </w:r>
          </w:p>
          <w:p w:rsidR="00CA57DE" w:rsidRPr="00840C17" w:rsidRDefault="00CA57DE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017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672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CA57DE" w:rsidRPr="00840C17" w:rsidRDefault="00CA57D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CA57DE" w:rsidRPr="00840C17" w:rsidRDefault="00CA57D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CA57DE" w:rsidRPr="00840C17" w:rsidRDefault="00CA57D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CA57DE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69.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A57DE" w:rsidRPr="00840C17" w:rsidRDefault="00CA57D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425д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A57DE" w:rsidRPr="00840C17" w:rsidRDefault="00CA57D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Консултантски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услуги</w:t>
            </w:r>
          </w:p>
          <w:p w:rsidR="00CA57DE" w:rsidRPr="00840C17" w:rsidRDefault="00CA57D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(Издатоци за авторски хонорари)</w:t>
            </w:r>
          </w:p>
          <w:p w:rsidR="00CA57DE" w:rsidRPr="00840C17" w:rsidRDefault="00CA57DE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017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673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CA57DE" w:rsidRPr="00840C17" w:rsidRDefault="00CA57D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CA57DE" w:rsidRPr="00840C17" w:rsidRDefault="00CA57D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CA57DE" w:rsidRPr="00840C17" w:rsidRDefault="00CA57D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CA57DE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70.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A57DE" w:rsidRPr="00840C17" w:rsidRDefault="00CA57D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425д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A57DE" w:rsidRPr="00840C17" w:rsidRDefault="00CA57D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Осигурува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на недвижности и права(&lt; или = на АОП 017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674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CA57DE" w:rsidRPr="00840C17" w:rsidRDefault="00CA57D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CA57DE" w:rsidRPr="00840C17" w:rsidRDefault="00CA57D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CA57DE" w:rsidRPr="00840C17" w:rsidRDefault="00CA57D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CA57DE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A57DE" w:rsidRPr="00840C17" w:rsidRDefault="00CA57DE">
            <w:pPr>
              <w:snapToGrid w:val="0"/>
              <w:jc w:val="center"/>
              <w:rPr>
                <w:rFonts w:ascii="Arial" w:eastAsia="StobiSerif Regular" w:hAnsi="Arial" w:cs="Arial"/>
                <w:bCs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425д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A57DE" w:rsidRPr="00840C17" w:rsidRDefault="00CA57DE">
            <w:pPr>
              <w:pStyle w:val="CommentText"/>
              <w:autoSpaceDE w:val="0"/>
              <w:snapToGrid w:val="0"/>
              <w:rPr>
                <w:rFonts w:ascii="Arial" w:hAnsi="Arial" w:cs="Arial"/>
                <w:color w:val="000000"/>
              </w:rPr>
            </w:pPr>
            <w:r w:rsidRPr="00840C17">
              <w:rPr>
                <w:rFonts w:ascii="Arial" w:eastAsia="StobiSerif Regular" w:hAnsi="Arial" w:cs="Arial"/>
                <w:bCs/>
                <w:color w:val="000000"/>
              </w:rPr>
              <w:t>Пла</w:t>
            </w:r>
            <w:r w:rsidRPr="00840C17">
              <w:rPr>
                <w:rFonts w:ascii="Arial" w:eastAsia="MS Mincho" w:hAnsi="Arial" w:cs="Arial"/>
                <w:bCs/>
                <w:color w:val="000000"/>
              </w:rPr>
              <w:t>ќ</w:t>
            </w:r>
            <w:r w:rsidRPr="00840C17">
              <w:rPr>
                <w:rFonts w:ascii="Arial" w:hAnsi="Arial" w:cs="Arial"/>
                <w:bCs/>
                <w:color w:val="000000"/>
              </w:rPr>
              <w:t>а</w:t>
            </w:r>
            <w:r w:rsidRPr="00840C17">
              <w:rPr>
                <w:rFonts w:ascii="Arial" w:eastAsia="MS Mincho" w:hAnsi="Arial" w:cs="Arial"/>
                <w:bCs/>
                <w:color w:val="000000"/>
              </w:rPr>
              <w:t>њ</w:t>
            </w:r>
            <w:r w:rsidRPr="00840C17">
              <w:rPr>
                <w:rFonts w:ascii="Arial" w:hAnsi="Arial" w:cs="Arial"/>
                <w:bCs/>
                <w:color w:val="000000"/>
              </w:rPr>
              <w:t xml:space="preserve">а за здравствени организации од Министерството за здравство </w:t>
            </w:r>
          </w:p>
          <w:p w:rsidR="00CA57DE" w:rsidRPr="00840C17" w:rsidRDefault="00CA57DE">
            <w:pPr>
              <w:pStyle w:val="CommentText"/>
              <w:autoSpaceDE w:val="0"/>
              <w:rPr>
                <w:rFonts w:ascii="Arial" w:eastAsia="StobiSerif Regular" w:hAnsi="Arial" w:cs="Arial"/>
                <w:color w:val="000000"/>
              </w:rPr>
            </w:pPr>
            <w:r w:rsidRPr="00840C17">
              <w:rPr>
                <w:rFonts w:ascii="Arial" w:hAnsi="Arial" w:cs="Arial"/>
                <w:color w:val="000000"/>
              </w:rPr>
              <w:t>(&lt; или = на АОП 017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675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CA57DE" w:rsidRPr="00840C17" w:rsidRDefault="00CA57D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CA57DE" w:rsidRPr="00840C17" w:rsidRDefault="00CA57D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CA57DE" w:rsidRPr="00840C17" w:rsidRDefault="00CA57D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CA57DE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72.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A57DE" w:rsidRPr="00840C17" w:rsidRDefault="00CA57DE">
            <w:pPr>
              <w:snapToGrid w:val="0"/>
              <w:jc w:val="center"/>
              <w:rPr>
                <w:rFonts w:ascii="Arial" w:eastAsia="StobiSerif Regular" w:hAnsi="Arial" w:cs="Arial"/>
                <w:bCs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425д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A57DE" w:rsidRPr="00840C17" w:rsidRDefault="00CA57DE">
            <w:pPr>
              <w:pStyle w:val="CommentText"/>
              <w:autoSpaceDE w:val="0"/>
              <w:snapToGrid w:val="0"/>
              <w:rPr>
                <w:rFonts w:ascii="Arial" w:hAnsi="Arial" w:cs="Arial"/>
                <w:color w:val="000000"/>
              </w:rPr>
            </w:pPr>
            <w:r w:rsidRPr="00840C17">
              <w:rPr>
                <w:rFonts w:ascii="Arial" w:eastAsia="StobiSerif Regular" w:hAnsi="Arial" w:cs="Arial"/>
                <w:bCs/>
                <w:color w:val="000000"/>
              </w:rPr>
              <w:t>Здравствени</w:t>
            </w:r>
            <w:r w:rsidRPr="00840C17">
              <w:rPr>
                <w:rFonts w:ascii="Arial" w:hAnsi="Arial" w:cs="Arial"/>
                <w:bCs/>
                <w:color w:val="000000"/>
              </w:rPr>
              <w:t xml:space="preserve"> услуги во странство</w:t>
            </w:r>
          </w:p>
          <w:p w:rsidR="00CA57DE" w:rsidRPr="00840C17" w:rsidRDefault="00CA57DE">
            <w:pPr>
              <w:pStyle w:val="CommentText"/>
              <w:autoSpaceDE w:val="0"/>
              <w:rPr>
                <w:rFonts w:ascii="Arial" w:eastAsia="StobiSerif Regular" w:hAnsi="Arial" w:cs="Arial"/>
                <w:color w:val="000000"/>
              </w:rPr>
            </w:pPr>
            <w:r w:rsidRPr="00840C17">
              <w:rPr>
                <w:rFonts w:ascii="Arial" w:hAnsi="Arial" w:cs="Arial"/>
                <w:color w:val="000000"/>
              </w:rPr>
              <w:t>(&lt; или = на АОП 017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676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CA57DE" w:rsidRPr="00840C17" w:rsidRDefault="00CA57D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CA57DE" w:rsidRPr="00840C17" w:rsidRDefault="00CA57D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CA57DE" w:rsidRPr="00840C17" w:rsidRDefault="00CA57D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CA57DE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A57DE" w:rsidRPr="00840C17" w:rsidRDefault="00CA57D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A57DE" w:rsidRPr="00840C17" w:rsidRDefault="00CA57DE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 xml:space="preserve">IV. </w:t>
            </w:r>
            <w:r w:rsidRPr="00840C17">
              <w:rPr>
                <w:rFonts w:ascii="Arial" w:eastAsia="StobiSerif Regular" w:hAnsi="Arial" w:cs="Arial"/>
                <w:b/>
                <w:color w:val="000000"/>
                <w:sz w:val="20"/>
                <w:szCs w:val="20"/>
              </w:rPr>
              <w:t>Други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тековни расходи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CA57DE" w:rsidRPr="00840C17" w:rsidRDefault="00CA57D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CA57DE" w:rsidRPr="00840C17" w:rsidRDefault="00CA57D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CA57DE" w:rsidRPr="00840C17" w:rsidRDefault="00CA57D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CA57DE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A57DE" w:rsidRPr="00840C17" w:rsidRDefault="00CA57D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426</w:t>
            </w: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A57DE" w:rsidRPr="00840C17" w:rsidRDefault="00CA57D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Други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оперативни расходи</w:t>
            </w:r>
          </w:p>
          <w:p w:rsidR="00CA57DE" w:rsidRPr="00840C17" w:rsidRDefault="00CA57DE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018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677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CA57DE" w:rsidRPr="00840C17" w:rsidRDefault="00CA57D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CA57DE" w:rsidRPr="00840C17" w:rsidRDefault="00CA57D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CA57DE" w:rsidRPr="00840C17" w:rsidRDefault="00CA57D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CA57DE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A57DE" w:rsidRPr="00840C17" w:rsidRDefault="00CA57D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A57DE" w:rsidRPr="00840C17" w:rsidRDefault="00CA57D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V.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Разни трансфери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CA57DE" w:rsidRPr="00840C17" w:rsidRDefault="00CA57D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CA57DE" w:rsidRPr="00840C17" w:rsidRDefault="00CA57D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CA57DE" w:rsidRPr="00840C17" w:rsidRDefault="00CA57D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CA57DE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A57DE" w:rsidRPr="00840C17" w:rsidRDefault="00CA57D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464д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A57DE" w:rsidRPr="00840C17" w:rsidRDefault="00CA57D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Државни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награди и одликува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</w:t>
            </w:r>
          </w:p>
          <w:p w:rsidR="00CA57DE" w:rsidRPr="00840C17" w:rsidRDefault="00CA57DE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037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678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CA57DE" w:rsidRPr="00840C17" w:rsidRDefault="00CA57D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CA57DE" w:rsidRPr="00840C17" w:rsidRDefault="00CA57D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CA57DE" w:rsidRPr="00840C17" w:rsidRDefault="00CA57D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CA57DE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75.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A57DE" w:rsidRPr="00840C17" w:rsidRDefault="00CA57D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464д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A57DE" w:rsidRPr="00840C17" w:rsidRDefault="00CA57D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Трансфери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при пензионира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(&lt; или = на АОП 037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679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CA57DE" w:rsidRPr="00840C17" w:rsidRDefault="00CA57D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CA57DE" w:rsidRPr="00840C17" w:rsidRDefault="00CA57D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CA57DE" w:rsidRPr="00840C17" w:rsidRDefault="00CA57D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A57DE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A57DE" w:rsidRPr="00840C17" w:rsidRDefault="00CA57DE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A57DE" w:rsidRPr="00840C17" w:rsidRDefault="00CA57D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VI.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eastAsia="StobiSerif Regular" w:hAnsi="Arial" w:cs="Arial"/>
                <w:b/>
                <w:color w:val="000000"/>
                <w:sz w:val="20"/>
                <w:szCs w:val="20"/>
              </w:rPr>
              <w:t>Соци</w:t>
            </w:r>
            <w:r w:rsidRPr="00840C17">
              <w:rPr>
                <w:rFonts w:ascii="Arial" w:eastAsia="MS Mincho" w:hAnsi="Arial" w:cs="Arial"/>
                <w:b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>ални надоместоци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CA57DE" w:rsidRPr="00840C17" w:rsidRDefault="00CA57D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CA57DE" w:rsidRPr="00840C17" w:rsidRDefault="00CA57D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CA57DE" w:rsidRPr="00840C17" w:rsidRDefault="00CA57D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A57DE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76.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A57DE" w:rsidRPr="00840C17" w:rsidRDefault="00CA57DE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471д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A57DE" w:rsidRPr="00840C17" w:rsidRDefault="00CA57DE">
            <w:pPr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Еднократна парична помош и помош во натура</w:t>
            </w:r>
          </w:p>
          <w:p w:rsidR="00CA57DE" w:rsidRPr="00840C17" w:rsidRDefault="00CA57D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040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680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CA57DE" w:rsidRPr="00840C17" w:rsidRDefault="00CA57D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CA57DE" w:rsidRPr="00840C17" w:rsidRDefault="00CA57D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CA57DE" w:rsidRPr="00840C17" w:rsidRDefault="00CA57D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A57DE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77.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A57DE" w:rsidRPr="00840C17" w:rsidRDefault="00CA57DE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471д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A57DE" w:rsidRPr="00840C17" w:rsidRDefault="00CA57DE">
            <w:pPr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Детски додаток</w:t>
            </w:r>
          </w:p>
          <w:p w:rsidR="00CA57DE" w:rsidRPr="00840C17" w:rsidRDefault="00CA57D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040 од БПР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681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CA57DE" w:rsidRPr="00840C17" w:rsidRDefault="00CA57D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CA57DE" w:rsidRPr="00840C17" w:rsidRDefault="00CA57D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CA57DE" w:rsidRPr="00840C17" w:rsidRDefault="00CA57D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CA57DE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78.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A57DE" w:rsidRPr="00840C17" w:rsidRDefault="00CA57DE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471д</w:t>
            </w:r>
          </w:p>
          <w:p w:rsidR="00CA57DE" w:rsidRPr="00840C17" w:rsidRDefault="00CA57DE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A57DE" w:rsidRPr="00840C17" w:rsidRDefault="00CA57DE">
            <w:pPr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Помош за здравствена заштита на растенија и животни</w:t>
            </w:r>
          </w:p>
          <w:p w:rsidR="00CA57DE" w:rsidRPr="00840C17" w:rsidRDefault="00CA57D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040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682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CA57DE" w:rsidRPr="00840C17" w:rsidRDefault="00CA57D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CA57DE" w:rsidRPr="00840C17" w:rsidRDefault="00CA57D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CA57DE" w:rsidRPr="00840C17" w:rsidRDefault="00CA57D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CA57DE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79.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A57DE" w:rsidRPr="00840C17" w:rsidRDefault="00CA57DE">
            <w:pPr>
              <w:snapToGrid w:val="0"/>
              <w:jc w:val="center"/>
              <w:rPr>
                <w:rFonts w:ascii="Arial" w:eastAsia="StobiSerif Regular" w:hAnsi="Arial" w:cs="Arial"/>
                <w:bCs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471д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A57DE" w:rsidRPr="00840C17" w:rsidRDefault="00CA57DE">
            <w:pPr>
              <w:pStyle w:val="CommentText"/>
              <w:snapToGrid w:val="0"/>
              <w:rPr>
                <w:rFonts w:ascii="Arial" w:hAnsi="Arial" w:cs="Arial"/>
                <w:color w:val="000000"/>
              </w:rPr>
            </w:pPr>
            <w:r w:rsidRPr="00840C17">
              <w:rPr>
                <w:rFonts w:ascii="Arial" w:eastAsia="StobiSerif Regular" w:hAnsi="Arial" w:cs="Arial"/>
                <w:bCs/>
                <w:color w:val="000000"/>
              </w:rPr>
              <w:t>Исхрана</w:t>
            </w:r>
            <w:r w:rsidRPr="00840C17">
              <w:rPr>
                <w:rFonts w:ascii="Arial" w:hAnsi="Arial" w:cs="Arial"/>
                <w:bCs/>
                <w:color w:val="000000"/>
              </w:rPr>
              <w:t xml:space="preserve"> за бездомници и други соци</w:t>
            </w:r>
            <w:r w:rsidRPr="00840C17">
              <w:rPr>
                <w:rFonts w:ascii="Arial" w:eastAsia="MS Mincho" w:hAnsi="Arial" w:cs="Arial"/>
                <w:bCs/>
                <w:color w:val="000000"/>
              </w:rPr>
              <w:t>ј</w:t>
            </w:r>
            <w:r w:rsidRPr="00840C17">
              <w:rPr>
                <w:rFonts w:ascii="Arial" w:hAnsi="Arial" w:cs="Arial"/>
                <w:bCs/>
                <w:color w:val="000000"/>
              </w:rPr>
              <w:t>ални лица</w:t>
            </w:r>
          </w:p>
          <w:p w:rsidR="00CA57DE" w:rsidRPr="00840C17" w:rsidRDefault="00CA57DE">
            <w:pPr>
              <w:pStyle w:val="CommentText"/>
              <w:rPr>
                <w:rFonts w:ascii="Arial" w:eastAsia="StobiSerif Regular" w:hAnsi="Arial" w:cs="Arial"/>
                <w:color w:val="000000"/>
              </w:rPr>
            </w:pPr>
            <w:r w:rsidRPr="00840C17">
              <w:rPr>
                <w:rFonts w:ascii="Arial" w:hAnsi="Arial" w:cs="Arial"/>
                <w:color w:val="000000"/>
              </w:rPr>
              <w:t>(&lt; или = на АОП 040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683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CA57DE" w:rsidRPr="00840C17" w:rsidRDefault="00CA57D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CA57DE" w:rsidRPr="00840C17" w:rsidRDefault="00CA57D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CA57DE" w:rsidRPr="00840C17" w:rsidRDefault="00CA57D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CA57DE" w:rsidRPr="00840C17">
        <w:trPr>
          <w:cantSplit/>
        </w:trPr>
        <w:tc>
          <w:tcPr>
            <w:tcW w:w="660" w:type="dxa"/>
            <w:vMerge w:val="restart"/>
            <w:tcBorders>
              <w:top w:val="single" w:sz="4" w:space="0" w:color="000000"/>
              <w:left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Ред.</w:t>
            </w:r>
          </w:p>
          <w:p w:rsidR="00CA57DE" w:rsidRPr="00840C17" w:rsidRDefault="00CA57D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top w:val="single" w:sz="4" w:space="0" w:color="000000"/>
              <w:left w:val="single" w:sz="2" w:space="0" w:color="000000"/>
            </w:tcBorders>
            <w:vAlign w:val="bottom"/>
          </w:tcPr>
          <w:p w:rsidR="00CA57DE" w:rsidRPr="00840C17" w:rsidRDefault="00CA57D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Група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 сметки, сметка</w:t>
            </w:r>
          </w:p>
          <w:p w:rsidR="00CA57DE" w:rsidRPr="00840C17" w:rsidRDefault="00CA57DE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д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=дел</w:t>
            </w:r>
          </w:p>
        </w:tc>
        <w:tc>
          <w:tcPr>
            <w:tcW w:w="3315" w:type="dxa"/>
            <w:vMerge w:val="restart"/>
            <w:tcBorders>
              <w:top w:val="single" w:sz="4" w:space="0" w:color="000000"/>
              <w:left w:val="single" w:sz="2" w:space="0" w:color="000000"/>
            </w:tcBorders>
          </w:tcPr>
          <w:p w:rsidR="00CA57DE" w:rsidRPr="00840C17" w:rsidRDefault="00CA57D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:rsidR="00CA57DE" w:rsidRPr="00840C17" w:rsidRDefault="00CA57D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Позици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</w:t>
            </w:r>
          </w:p>
        </w:tc>
        <w:tc>
          <w:tcPr>
            <w:tcW w:w="840" w:type="dxa"/>
            <w:vMerge w:val="restart"/>
            <w:tcBorders>
              <w:top w:val="single" w:sz="4" w:space="0" w:color="000000"/>
              <w:left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Ознака</w:t>
            </w:r>
          </w:p>
          <w:p w:rsidR="00CA57DE" w:rsidRPr="00840C17" w:rsidRDefault="00CA57D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</w:t>
            </w:r>
          </w:p>
          <w:p w:rsidR="00CA57DE" w:rsidRPr="00840C17" w:rsidRDefault="00CA57D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775" w:type="dxa"/>
            <w:gridSpan w:val="4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  Износ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CA57DE" w:rsidRPr="00840C17" w:rsidRDefault="00CA57D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CA57DE" w:rsidRPr="00840C17" w:rsidRDefault="00CA57D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CA57DE" w:rsidRPr="00840C17" w:rsidRDefault="00CA57D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CA57DE" w:rsidRPr="00840C17">
        <w:trPr>
          <w:cantSplit/>
        </w:trPr>
        <w:tc>
          <w:tcPr>
            <w:tcW w:w="660" w:type="dxa"/>
            <w:vMerge/>
            <w:tcBorders>
              <w:top w:val="single" w:sz="4" w:space="0" w:color="000000"/>
              <w:left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top w:val="single" w:sz="4" w:space="0" w:color="000000"/>
              <w:left w:val="single" w:sz="2" w:space="0" w:color="000000"/>
            </w:tcBorders>
            <w:vAlign w:val="bottom"/>
          </w:tcPr>
          <w:p w:rsidR="00CA57DE" w:rsidRPr="00840C17" w:rsidRDefault="00CA57D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top w:val="single" w:sz="4" w:space="0" w:color="000000"/>
              <w:left w:val="single" w:sz="2" w:space="0" w:color="000000"/>
            </w:tcBorders>
          </w:tcPr>
          <w:p w:rsidR="00CA57DE" w:rsidRPr="00840C17" w:rsidRDefault="00CA57D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top w:val="single" w:sz="4" w:space="0" w:color="000000"/>
              <w:left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5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Претходна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CA57DE" w:rsidRPr="00840C17" w:rsidRDefault="00CA57DE">
            <w:pPr>
              <w:pStyle w:val="TableContents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1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Тековна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CA57DE" w:rsidRPr="00840C17" w:rsidRDefault="00CA57DE">
            <w:pPr>
              <w:pStyle w:val="TableContents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CA57DE" w:rsidRPr="00840C17" w:rsidRDefault="00CA57D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CA57DE" w:rsidRPr="00840C17" w:rsidRDefault="00CA57D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CA57DE" w:rsidRPr="00840C17" w:rsidRDefault="00CA57D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A57DE" w:rsidRPr="00840C17"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CA57DE" w:rsidRPr="00840C17" w:rsidRDefault="00CA57D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CA57DE" w:rsidRPr="00840C17" w:rsidRDefault="00CA57D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CA57DE" w:rsidRPr="00840C17" w:rsidRDefault="00CA57D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A57DE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MS Mincho" w:hAnsi="Arial" w:cs="Arial"/>
                <w:b/>
                <w:color w:val="000000"/>
                <w:sz w:val="20"/>
                <w:szCs w:val="20"/>
              </w:rPr>
              <w:t>Ѓ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>. ПРИХОДИ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 w:rsidP="00C76C4E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803.590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CA57DE" w:rsidRPr="00840C17" w:rsidRDefault="00CA57D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CA57DE" w:rsidRPr="00840C17" w:rsidRDefault="00CA57D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CA57DE" w:rsidRPr="00840C17" w:rsidRDefault="00CA57D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A57DE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smartTag w:uri="urn:schemas-microsoft-com:office:smarttags" w:element="place">
              <w:r w:rsidRPr="00840C17">
                <w:rPr>
                  <w:rFonts w:ascii="Arial" w:hAnsi="Arial" w:cs="Arial"/>
                  <w:b/>
                  <w:color w:val="000000"/>
                  <w:sz w:val="20"/>
                  <w:szCs w:val="20"/>
                  <w:lang w:val="en-US"/>
                </w:rPr>
                <w:t>I.</w:t>
              </w:r>
            </w:smartTag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eastAsia="StobiSerif Regular" w:hAnsi="Arial" w:cs="Arial"/>
                <w:b/>
                <w:color w:val="000000"/>
                <w:sz w:val="20"/>
                <w:szCs w:val="20"/>
              </w:rPr>
              <w:t>Такси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и надоместоци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CA57DE" w:rsidRPr="00840C17" w:rsidRDefault="00CA57D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CA57DE" w:rsidRPr="00840C17" w:rsidRDefault="00CA57D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CA57DE" w:rsidRPr="00840C17" w:rsidRDefault="00CA57D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A57DE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80.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723д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Закупнини</w:t>
            </w:r>
          </w:p>
          <w:p w:rsidR="00CA57DE" w:rsidRPr="00840C17" w:rsidRDefault="00CA57D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079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684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CA57DE" w:rsidRPr="00840C17" w:rsidRDefault="00CA57D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CA57DE" w:rsidRPr="00840C17" w:rsidRDefault="00CA57D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CA57DE" w:rsidRPr="00840C17" w:rsidRDefault="00CA57D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A57DE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II.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eastAsia="StobiSerif Regular" w:hAnsi="Arial" w:cs="Arial"/>
                <w:b/>
                <w:color w:val="000000"/>
                <w:sz w:val="20"/>
                <w:szCs w:val="20"/>
              </w:rPr>
              <w:t>Трансфери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од други нивоа на власт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 w:rsidP="0006581E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 w:rsidP="00C76C4E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803.590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CA57DE" w:rsidRPr="00840C17" w:rsidRDefault="00CA57D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CA57DE" w:rsidRPr="00840C17" w:rsidRDefault="00CA57D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CA57DE" w:rsidRPr="00840C17" w:rsidRDefault="00CA57D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CA57DE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81.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741д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Трансфери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од Бу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џ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етот на Република Македони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</w:t>
            </w:r>
          </w:p>
          <w:p w:rsidR="00CA57DE" w:rsidRPr="00840C17" w:rsidRDefault="00CA57DE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088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685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 w:rsidP="00C76C4E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803.590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CA57DE" w:rsidRPr="00840C17" w:rsidRDefault="00CA57D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CA57DE" w:rsidRPr="00840C17" w:rsidRDefault="00CA57D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CA57DE" w:rsidRPr="00840C17" w:rsidRDefault="00CA57D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CA57DE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82.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741д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Трансфери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од бу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џ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етите на фондовите </w:t>
            </w:r>
          </w:p>
          <w:p w:rsidR="00CA57DE" w:rsidRPr="00840C17" w:rsidRDefault="00CA57DE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088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686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CA57DE" w:rsidRPr="00840C17" w:rsidRDefault="00CA57D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CA57DE" w:rsidRPr="00840C17" w:rsidRDefault="00CA57D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CA57DE" w:rsidRPr="00840C17" w:rsidRDefault="00CA57D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CA57DE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83.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A57DE" w:rsidRPr="00840C17" w:rsidRDefault="00CA57D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741д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A57DE" w:rsidRPr="00840C17" w:rsidRDefault="00CA57DE">
            <w:pPr>
              <w:pStyle w:val="CommentText"/>
              <w:snapToGrid w:val="0"/>
              <w:rPr>
                <w:rFonts w:ascii="Arial" w:hAnsi="Arial" w:cs="Arial"/>
                <w:color w:val="000000"/>
              </w:rPr>
            </w:pPr>
            <w:r w:rsidRPr="00840C17">
              <w:rPr>
                <w:rFonts w:ascii="Arial" w:eastAsia="StobiSerif Regular" w:hAnsi="Arial" w:cs="Arial"/>
                <w:color w:val="000000"/>
              </w:rPr>
              <w:t>Блок дотации на општината по одделни намени</w:t>
            </w:r>
          </w:p>
          <w:p w:rsidR="00CA57DE" w:rsidRPr="00840C17" w:rsidRDefault="00CA57DE">
            <w:pPr>
              <w:pStyle w:val="CommentText"/>
              <w:rPr>
                <w:rFonts w:ascii="Arial" w:eastAsia="StobiSerif Regular" w:hAnsi="Arial" w:cs="Arial"/>
                <w:color w:val="000000"/>
              </w:rPr>
            </w:pPr>
            <w:r w:rsidRPr="00840C17">
              <w:rPr>
                <w:rFonts w:ascii="Arial" w:hAnsi="Arial" w:cs="Arial"/>
                <w:color w:val="000000"/>
              </w:rPr>
              <w:t>(&lt; или = на АОП 088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687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 w:rsidP="0006581E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CA57DE" w:rsidRPr="00840C17" w:rsidRDefault="00CA57D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CA57DE" w:rsidRPr="00840C17" w:rsidRDefault="00CA57D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CA57DE" w:rsidRPr="00840C17" w:rsidRDefault="00CA57D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CA57DE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A57DE" w:rsidRPr="00840C17" w:rsidRDefault="00CA57D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A57DE" w:rsidRPr="00840C17" w:rsidRDefault="00CA57D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b/>
                <w:bCs/>
                <w:color w:val="000000"/>
                <w:sz w:val="20"/>
                <w:szCs w:val="20"/>
              </w:rPr>
              <w:t>Е. ПОСЕБНИ ПОДАТОЦИ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CA57DE" w:rsidRPr="00840C17" w:rsidRDefault="00CA57D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CA57DE" w:rsidRPr="00840C17" w:rsidRDefault="00CA57D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CA57DE" w:rsidRPr="00840C17" w:rsidRDefault="00CA57D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CA57DE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84.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A57DE" w:rsidRPr="00840C17" w:rsidRDefault="00CA57D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A57DE" w:rsidRPr="00840C17" w:rsidRDefault="00CA57D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Просечен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бро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 вработени врз основа на состо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бата на кра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от на месецот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688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CA57DE" w:rsidRPr="00840C17" w:rsidRDefault="00CA57D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CA57DE" w:rsidRPr="00840C17" w:rsidRDefault="00CA57D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CA57DE" w:rsidRPr="00840C17" w:rsidRDefault="00CA57D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CA57DE" w:rsidRPr="00840C17" w:rsidRDefault="00CA57D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</w:tbl>
    <w:p w:rsidR="00CA57DE" w:rsidRPr="00840C17" w:rsidRDefault="00CA57DE">
      <w:pPr>
        <w:jc w:val="both"/>
        <w:rPr>
          <w:rFonts w:ascii="Arial" w:eastAsia="StobiSerif Regular" w:hAnsi="Arial" w:cs="Arial"/>
          <w:color w:val="000000"/>
          <w:sz w:val="20"/>
          <w:szCs w:val="20"/>
        </w:rPr>
      </w:pPr>
    </w:p>
    <w:p w:rsidR="00CA57DE" w:rsidRPr="00840C17" w:rsidRDefault="00CA57DE">
      <w:pPr>
        <w:jc w:val="both"/>
        <w:rPr>
          <w:rFonts w:ascii="Arial" w:eastAsia="StobiSerif Regular" w:hAnsi="Arial" w:cs="Arial"/>
          <w:color w:val="000000"/>
          <w:sz w:val="20"/>
          <w:szCs w:val="20"/>
        </w:rPr>
      </w:pPr>
    </w:p>
    <w:p w:rsidR="00CA57DE" w:rsidRPr="00840C17" w:rsidRDefault="00CA57DE">
      <w:pPr>
        <w:ind w:left="720" w:firstLine="720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Ind w:w="131" w:type="dxa"/>
        <w:tblLayout w:type="fixed"/>
        <w:tblLook w:val="0000"/>
      </w:tblPr>
      <w:tblGrid>
        <w:gridCol w:w="2884"/>
        <w:gridCol w:w="3880"/>
        <w:gridCol w:w="1117"/>
        <w:gridCol w:w="1872"/>
      </w:tblGrid>
      <w:tr w:rsidR="00CA57DE" w:rsidRPr="00840C17">
        <w:trPr>
          <w:trHeight w:val="587"/>
        </w:trPr>
        <w:tc>
          <w:tcPr>
            <w:tcW w:w="2884" w:type="dxa"/>
          </w:tcPr>
          <w:p w:rsidR="00CA57DE" w:rsidRPr="00840C17" w:rsidRDefault="00CA57DE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:rsidR="00CA57DE" w:rsidRPr="00840C17" w:rsidRDefault="00CA57DE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Кавадарци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_________________</w:t>
            </w:r>
          </w:p>
          <w:p w:rsidR="00CA57DE" w:rsidRPr="00840C17" w:rsidRDefault="00CA57DE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pacing w:line="173" w:lineRule="exac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:rsidR="00CA57DE" w:rsidRPr="00840C17" w:rsidRDefault="00CA57DE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pacing w:line="173" w:lineRule="exac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ден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28.02.2018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_____________</w:t>
            </w:r>
          </w:p>
        </w:tc>
        <w:tc>
          <w:tcPr>
            <w:tcW w:w="3880" w:type="dxa"/>
          </w:tcPr>
          <w:p w:rsidR="00CA57DE" w:rsidRPr="00840C17" w:rsidRDefault="00CA57DE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:rsidR="00CA57DE" w:rsidRPr="00840C17" w:rsidRDefault="00CA57DE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Лице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одговорно за составува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на образецот</w:t>
            </w:r>
          </w:p>
        </w:tc>
        <w:tc>
          <w:tcPr>
            <w:tcW w:w="1117" w:type="dxa"/>
          </w:tcPr>
          <w:p w:rsidR="00CA57DE" w:rsidRPr="00840C17" w:rsidRDefault="00CA57DE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:rsidR="00CA57DE" w:rsidRPr="00840C17" w:rsidRDefault="00CA57DE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М.П.</w:t>
            </w:r>
          </w:p>
        </w:tc>
        <w:tc>
          <w:tcPr>
            <w:tcW w:w="1872" w:type="dxa"/>
          </w:tcPr>
          <w:p w:rsidR="00CA57DE" w:rsidRPr="00840C17" w:rsidRDefault="00CA57DE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:rsidR="00CA57DE" w:rsidRPr="00840C17" w:rsidRDefault="00CA57DE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Одговорно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лице</w:t>
            </w: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  <w:t xml:space="preserve"> </w:t>
            </w:r>
          </w:p>
        </w:tc>
      </w:tr>
    </w:tbl>
    <w:p w:rsidR="00CA57DE" w:rsidRPr="00840C17" w:rsidRDefault="00CA57DE">
      <w:pPr>
        <w:spacing w:line="100" w:lineRule="atLeast"/>
        <w:jc w:val="both"/>
        <w:rPr>
          <w:rFonts w:ascii="Arial" w:eastAsia="StobiSerif Regular" w:hAnsi="Arial" w:cs="Arial"/>
          <w:color w:val="000000"/>
          <w:sz w:val="20"/>
          <w:szCs w:val="20"/>
          <w:lang w:val="en-US"/>
        </w:rPr>
      </w:pPr>
      <w:r w:rsidRPr="00840C17">
        <w:rPr>
          <w:rFonts w:ascii="Arial" w:eastAsia="StobiSerif Regular" w:hAnsi="Arial" w:cs="Arial"/>
          <w:color w:val="000000"/>
          <w:sz w:val="20"/>
          <w:szCs w:val="20"/>
          <w:lang w:val="en-US"/>
        </w:rPr>
        <w:t xml:space="preserve">                                                                               </w:t>
      </w:r>
      <w:r w:rsidRPr="00840C17">
        <w:rPr>
          <w:rFonts w:ascii="Arial" w:hAnsi="Arial" w:cs="Arial"/>
          <w:color w:val="000000"/>
          <w:sz w:val="20"/>
          <w:szCs w:val="20"/>
          <w:lang w:val="en-US"/>
        </w:rPr>
        <w:t>_________________________                                            _____________</w:t>
      </w:r>
    </w:p>
    <w:p w:rsidR="00CA57DE" w:rsidRPr="00840C17" w:rsidRDefault="00CA57DE">
      <w:pPr>
        <w:spacing w:line="100" w:lineRule="atLeast"/>
        <w:jc w:val="both"/>
        <w:rPr>
          <w:rFonts w:ascii="Arial" w:eastAsia="StobiSerif Regular" w:hAnsi="Arial" w:cs="Arial"/>
          <w:color w:val="000000"/>
          <w:sz w:val="20"/>
          <w:szCs w:val="20"/>
          <w:lang w:val="en-US"/>
        </w:rPr>
      </w:pPr>
    </w:p>
    <w:p w:rsidR="00CA57DE" w:rsidRPr="00840C17" w:rsidRDefault="00CA57DE">
      <w:pPr>
        <w:spacing w:line="100" w:lineRule="atLeast"/>
        <w:jc w:val="both"/>
        <w:rPr>
          <w:rFonts w:ascii="Arial" w:eastAsia="StobiSerif Regular" w:hAnsi="Arial" w:cs="Arial"/>
          <w:color w:val="000000"/>
          <w:sz w:val="20"/>
          <w:szCs w:val="20"/>
          <w:lang w:val="en-US"/>
        </w:rPr>
      </w:pPr>
    </w:p>
    <w:p w:rsidR="00CA57DE" w:rsidRPr="00840C17" w:rsidRDefault="00CA57DE">
      <w:pPr>
        <w:spacing w:line="100" w:lineRule="atLeast"/>
        <w:jc w:val="both"/>
        <w:rPr>
          <w:rFonts w:ascii="Arial" w:eastAsia="StobiSerif Regular" w:hAnsi="Arial" w:cs="Arial"/>
          <w:color w:val="000000"/>
          <w:sz w:val="20"/>
          <w:szCs w:val="20"/>
          <w:lang w:val="en-US"/>
        </w:rPr>
      </w:pPr>
    </w:p>
    <w:tbl>
      <w:tblPr>
        <w:tblW w:w="0" w:type="auto"/>
        <w:tblInd w:w="93" w:type="dxa"/>
        <w:tblLayout w:type="fixed"/>
        <w:tblLook w:val="0000"/>
      </w:tblPr>
      <w:tblGrid>
        <w:gridCol w:w="10484"/>
      </w:tblGrid>
      <w:tr w:rsidR="00CA57DE" w:rsidRPr="00840C17">
        <w:trPr>
          <w:trHeight w:val="255"/>
        </w:trPr>
        <w:tc>
          <w:tcPr>
            <w:tcW w:w="10484" w:type="dxa"/>
            <w:vAlign w:val="bottom"/>
          </w:tcPr>
          <w:p w:rsidR="00CA57DE" w:rsidRPr="00840C17" w:rsidRDefault="00CA57DE">
            <w:pPr>
              <w:widowControl/>
              <w:suppressAutoHyphens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mk-MK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М.П.</w:t>
            </w: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mk-MK"/>
              </w:rPr>
              <w:t xml:space="preserve"> на ЦРМ и дата на приемот _______________________________</w:t>
            </w:r>
          </w:p>
        </w:tc>
      </w:tr>
      <w:tr w:rsidR="00CA57DE" w:rsidRPr="00840C17">
        <w:trPr>
          <w:trHeight w:val="255"/>
        </w:trPr>
        <w:tc>
          <w:tcPr>
            <w:tcW w:w="10484" w:type="dxa"/>
            <w:vAlign w:val="bottom"/>
          </w:tcPr>
          <w:p w:rsidR="00CA57DE" w:rsidRPr="00840C17" w:rsidRDefault="00CA57DE">
            <w:pPr>
              <w:widowControl/>
              <w:suppressAutoHyphens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mk-MK"/>
              </w:rPr>
            </w:pPr>
          </w:p>
        </w:tc>
      </w:tr>
      <w:tr w:rsidR="00CA57DE" w:rsidRPr="00840C17">
        <w:trPr>
          <w:trHeight w:val="255"/>
        </w:trPr>
        <w:tc>
          <w:tcPr>
            <w:tcW w:w="10484" w:type="dxa"/>
            <w:vAlign w:val="bottom"/>
          </w:tcPr>
          <w:p w:rsidR="00CA57DE" w:rsidRPr="00840C17" w:rsidRDefault="00CA57DE">
            <w:pPr>
              <w:widowControl/>
              <w:suppressAutoHyphens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mk-MK"/>
              </w:rPr>
            </w:pPr>
          </w:p>
        </w:tc>
      </w:tr>
      <w:tr w:rsidR="00CA57DE" w:rsidRPr="00840C17">
        <w:trPr>
          <w:trHeight w:val="255"/>
        </w:trPr>
        <w:tc>
          <w:tcPr>
            <w:tcW w:w="10484" w:type="dxa"/>
            <w:vAlign w:val="bottom"/>
          </w:tcPr>
          <w:p w:rsidR="00CA57DE" w:rsidRPr="00840C17" w:rsidRDefault="00CA57DE">
            <w:pPr>
              <w:widowControl/>
              <w:suppressAutoHyphens w:val="0"/>
              <w:snapToGrid w:val="0"/>
              <w:rPr>
                <w:rFonts w:ascii="Arial" w:hAnsi="Arial" w:cs="Arial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mk-MK"/>
              </w:rPr>
              <w:t>Контролата ја извршиле:  ________________________________________________________________</w:t>
            </w:r>
          </w:p>
        </w:tc>
      </w:tr>
    </w:tbl>
    <w:p w:rsidR="00CA57DE" w:rsidRPr="00840C17" w:rsidRDefault="00CA57DE">
      <w:pPr>
        <w:rPr>
          <w:rFonts w:ascii="Arial" w:hAnsi="Arial" w:cs="Arial"/>
        </w:rPr>
      </w:pPr>
    </w:p>
    <w:p w:rsidR="00CA57DE" w:rsidRPr="00840C17" w:rsidRDefault="00CA57DE">
      <w:pPr>
        <w:rPr>
          <w:rFonts w:ascii="Arial" w:hAnsi="Arial" w:cs="Arial"/>
          <w:color w:val="000000"/>
          <w:sz w:val="20"/>
          <w:szCs w:val="20"/>
        </w:rPr>
      </w:pPr>
    </w:p>
    <w:p w:rsidR="00CA57DE" w:rsidRPr="00840C17" w:rsidRDefault="00CA57DE">
      <w:pPr>
        <w:rPr>
          <w:rFonts w:ascii="Arial" w:hAnsi="Arial" w:cs="Arial"/>
          <w:color w:val="000000"/>
          <w:sz w:val="20"/>
          <w:szCs w:val="20"/>
        </w:rPr>
      </w:pPr>
    </w:p>
    <w:p w:rsidR="00CA57DE" w:rsidRPr="00840C17" w:rsidRDefault="00CA57DE">
      <w:pPr>
        <w:rPr>
          <w:rFonts w:ascii="Arial" w:hAnsi="Arial" w:cs="Arial"/>
        </w:rPr>
      </w:pPr>
    </w:p>
    <w:sectPr w:rsidR="00CA57DE" w:rsidRPr="00840C17" w:rsidSect="00D31DD6">
      <w:pgSz w:w="11906" w:h="16838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57DE" w:rsidRDefault="00CA57DE">
      <w:r>
        <w:separator/>
      </w:r>
    </w:p>
  </w:endnote>
  <w:endnote w:type="continuationSeparator" w:id="0">
    <w:p w:rsidR="00CA57DE" w:rsidRDefault="00CA57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??¨¬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StobiSerif Regular">
    <w:altName w:val="MS Mincho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MS Mincho">
    <w:altName w:val="?l?r ??fc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57DE" w:rsidRDefault="00CA57DE">
      <w:r>
        <w:separator/>
      </w:r>
    </w:p>
  </w:footnote>
  <w:footnote w:type="continuationSeparator" w:id="0">
    <w:p w:rsidR="00CA57DE" w:rsidRDefault="00CA57DE">
      <w:r>
        <w:continuationSeparator/>
      </w:r>
    </w:p>
  </w:footnote>
  <w:footnote w:id="1">
    <w:p w:rsidR="00CA57DE" w:rsidRDefault="00CA57DE">
      <w:pPr>
        <w:jc w:val="both"/>
      </w:pPr>
      <w:r>
        <w:rPr>
          <w:rStyle w:val="FootnoteCharacters"/>
          <w:rFonts w:ascii="StobiSerif Regular" w:eastAsia="StobiSerif Regular"/>
        </w:rPr>
        <w:footnoteRef/>
      </w:r>
      <w:r>
        <w:rPr>
          <w:rFonts w:ascii="StobiSerif Regular" w:eastAsia="StobiSerif Regular" w:cs="StobiSerif Regular"/>
          <w:color w:val="000000"/>
          <w:sz w:val="18"/>
          <w:szCs w:val="18"/>
        </w:rPr>
        <w:tab/>
      </w:r>
      <w:r w:rsidRPr="002040CE">
        <w:rPr>
          <w:rFonts w:ascii="Arial" w:eastAsia="StobiSerif Regular" w:hAnsi="Arial" w:cs="Arial"/>
          <w:color w:val="000000"/>
          <w:sz w:val="18"/>
          <w:szCs w:val="18"/>
        </w:rPr>
        <w:t xml:space="preserve"> Tрошоци</w:t>
      </w:r>
      <w:r w:rsidRPr="002040CE">
        <w:rPr>
          <w:rFonts w:ascii="Arial" w:hAnsi="Arial" w:cs="Arial"/>
          <w:color w:val="000000"/>
          <w:sz w:val="18"/>
          <w:szCs w:val="18"/>
        </w:rPr>
        <w:t xml:space="preserve"> за суровини и матери</w:t>
      </w:r>
      <w:r w:rsidRPr="002040CE">
        <w:rPr>
          <w:rFonts w:ascii="Arial" w:eastAsia="MS Mincho" w:hAnsi="Arial" w:cs="Arial"/>
          <w:color w:val="000000"/>
          <w:sz w:val="18"/>
          <w:szCs w:val="18"/>
        </w:rPr>
        <w:t>ј</w:t>
      </w:r>
      <w:r w:rsidRPr="002040CE">
        <w:rPr>
          <w:rFonts w:ascii="Arial" w:hAnsi="Arial" w:cs="Arial"/>
          <w:color w:val="000000"/>
          <w:sz w:val="18"/>
          <w:szCs w:val="18"/>
        </w:rPr>
        <w:t>ал, трошоци за енерги</w:t>
      </w:r>
      <w:r w:rsidRPr="002040CE">
        <w:rPr>
          <w:rFonts w:ascii="Arial" w:eastAsia="MS Mincho" w:hAnsi="Arial" w:cs="Arial"/>
          <w:color w:val="000000"/>
          <w:sz w:val="18"/>
          <w:szCs w:val="18"/>
        </w:rPr>
        <w:t>ј</w:t>
      </w:r>
      <w:r w:rsidRPr="002040CE">
        <w:rPr>
          <w:rFonts w:ascii="Arial" w:hAnsi="Arial" w:cs="Arial"/>
          <w:color w:val="000000"/>
          <w:sz w:val="18"/>
          <w:szCs w:val="18"/>
        </w:rPr>
        <w:t>а, трошоци за ситен инвентар, трошоци за амбалажа,  трошоци за резервни делови и матери</w:t>
      </w:r>
      <w:r w:rsidRPr="002040CE">
        <w:rPr>
          <w:rFonts w:ascii="Arial" w:eastAsia="MS Mincho" w:hAnsi="Arial" w:cs="Arial"/>
          <w:color w:val="000000"/>
          <w:sz w:val="18"/>
          <w:szCs w:val="18"/>
        </w:rPr>
        <w:t>ј</w:t>
      </w:r>
      <w:r w:rsidRPr="002040CE">
        <w:rPr>
          <w:rFonts w:ascii="Arial" w:hAnsi="Arial" w:cs="Arial"/>
          <w:color w:val="000000"/>
          <w:sz w:val="18"/>
          <w:szCs w:val="18"/>
        </w:rPr>
        <w:t>али за одржува</w:t>
      </w:r>
      <w:r w:rsidRPr="002040CE">
        <w:rPr>
          <w:rFonts w:ascii="Arial" w:eastAsia="MS Mincho" w:hAnsi="Arial" w:cs="Arial"/>
          <w:color w:val="000000"/>
          <w:sz w:val="18"/>
          <w:szCs w:val="18"/>
        </w:rPr>
        <w:t>њ</w:t>
      </w:r>
      <w:r w:rsidRPr="002040CE">
        <w:rPr>
          <w:rFonts w:ascii="Arial" w:hAnsi="Arial" w:cs="Arial"/>
          <w:color w:val="000000"/>
          <w:sz w:val="18"/>
          <w:szCs w:val="18"/>
        </w:rPr>
        <w:t>е на об</w:t>
      </w:r>
      <w:r w:rsidRPr="002040CE">
        <w:rPr>
          <w:rFonts w:ascii="Arial" w:eastAsia="MS Mincho" w:hAnsi="Arial" w:cs="Arial"/>
          <w:color w:val="000000"/>
          <w:sz w:val="18"/>
          <w:szCs w:val="18"/>
        </w:rPr>
        <w:t>ј</w:t>
      </w:r>
      <w:r w:rsidRPr="002040CE">
        <w:rPr>
          <w:rFonts w:ascii="Arial" w:hAnsi="Arial" w:cs="Arial"/>
          <w:color w:val="000000"/>
          <w:sz w:val="18"/>
          <w:szCs w:val="18"/>
        </w:rPr>
        <w:t xml:space="preserve">ектите и опремата, интелектуални услуги и други услуги кои се услов за </w:t>
      </w:r>
      <w:r w:rsidRPr="002040CE">
        <w:rPr>
          <w:rFonts w:ascii="Arial" w:eastAsia="StobiSerif Regular" w:hAnsi="Arial" w:cs="Arial"/>
          <w:color w:val="000000"/>
          <w:sz w:val="18"/>
          <w:szCs w:val="18"/>
        </w:rPr>
        <w:t>истражува</w:t>
      </w:r>
      <w:r w:rsidRPr="002040CE">
        <w:rPr>
          <w:rFonts w:ascii="Arial" w:hAnsi="Arial" w:cs="Arial"/>
          <w:color w:val="000000"/>
          <w:sz w:val="18"/>
          <w:szCs w:val="18"/>
        </w:rPr>
        <w:t>њето</w:t>
      </w:r>
      <w:r w:rsidRPr="002040CE">
        <w:rPr>
          <w:rFonts w:ascii="Arial" w:eastAsia="StobiSerif Regular" w:hAnsi="Arial" w:cs="Arial"/>
          <w:color w:val="000000"/>
          <w:sz w:val="18"/>
          <w:szCs w:val="18"/>
        </w:rPr>
        <w:t xml:space="preserve"> и разво</w:t>
      </w:r>
      <w:r w:rsidRPr="002040CE">
        <w:rPr>
          <w:rFonts w:ascii="Arial" w:hAnsi="Arial" w:cs="Arial"/>
          <w:color w:val="000000"/>
          <w:sz w:val="18"/>
          <w:szCs w:val="18"/>
        </w:rPr>
        <w:t>јот</w:t>
      </w:r>
      <w:r w:rsidRPr="002040CE">
        <w:rPr>
          <w:rFonts w:ascii="Arial" w:eastAsia="StobiSerif Regular" w:hAnsi="Arial" w:cs="Arial"/>
          <w:color w:val="000000"/>
          <w:sz w:val="18"/>
          <w:szCs w:val="18"/>
        </w:rPr>
        <w:t xml:space="preserve"> за сопствени цели.</w:t>
      </w:r>
    </w:p>
  </w:footnote>
  <w:footnote w:id="2">
    <w:p w:rsidR="00CA57DE" w:rsidRDefault="00CA57DE">
      <w:pPr>
        <w:pStyle w:val="BodyText2"/>
        <w:spacing w:after="0" w:line="240" w:lineRule="auto"/>
        <w:jc w:val="both"/>
      </w:pPr>
      <w:r w:rsidRPr="002040CE">
        <w:rPr>
          <w:rStyle w:val="FootnoteCharacters"/>
          <w:rFonts w:ascii="Arial" w:eastAsia="StobiSerif Regular" w:hAnsi="Arial" w:cs="Arial"/>
        </w:rPr>
        <w:footnoteRef/>
      </w:r>
      <w:r w:rsidRPr="002040CE">
        <w:rPr>
          <w:rFonts w:ascii="Arial" w:eastAsia="StobiSerif Regular" w:hAnsi="Arial" w:cs="Arial"/>
          <w:color w:val="000000"/>
          <w:sz w:val="18"/>
          <w:szCs w:val="18"/>
        </w:rPr>
        <w:tab/>
      </w:r>
      <w:r w:rsidRPr="002040CE">
        <w:rPr>
          <w:rFonts w:ascii="Arial" w:hAnsi="Arial" w:cs="Arial"/>
          <w:color w:val="000000"/>
          <w:sz w:val="18"/>
          <w:szCs w:val="18"/>
        </w:rPr>
        <w:t xml:space="preserve"> Уреди со електронска контрола, како и електронски компоненти кои претставуваат дел од овие уреди (радио, телевизиска и комуникациона опрема и апарати)</w:t>
      </w:r>
      <w:r w:rsidRPr="002040CE">
        <w:rPr>
          <w:rFonts w:ascii="Arial" w:eastAsia="StobiSerif Regular" w:hAnsi="Arial" w:cs="Arial"/>
          <w:color w:val="000000"/>
          <w:sz w:val="18"/>
          <w:szCs w:val="18"/>
        </w:rPr>
        <w:t>.</w:t>
      </w:r>
    </w:p>
  </w:footnote>
  <w:footnote w:id="3">
    <w:p w:rsidR="00CA57DE" w:rsidRPr="002040CE" w:rsidRDefault="00CA57DE">
      <w:pPr>
        <w:spacing w:line="100" w:lineRule="atLeast"/>
        <w:jc w:val="both"/>
        <w:rPr>
          <w:rFonts w:ascii="Arial" w:eastAsia="StobiSerif Regular" w:hAnsi="Arial" w:cs="Arial"/>
          <w:color w:val="000000"/>
          <w:sz w:val="20"/>
          <w:szCs w:val="20"/>
        </w:rPr>
      </w:pPr>
      <w:r w:rsidRPr="002040CE">
        <w:rPr>
          <w:rStyle w:val="FootnoteCharacters"/>
          <w:rFonts w:ascii="Arial" w:eastAsia="StobiSerif Regular" w:hAnsi="Arial" w:cs="Arial"/>
        </w:rPr>
        <w:footnoteRef/>
      </w:r>
      <w:r w:rsidRPr="002040CE">
        <w:rPr>
          <w:rFonts w:ascii="Arial" w:eastAsia="StobiSerif Regular" w:hAnsi="Arial" w:cs="Arial"/>
          <w:color w:val="000000"/>
          <w:sz w:val="18"/>
          <w:szCs w:val="18"/>
        </w:rPr>
        <w:tab/>
        <w:t xml:space="preserve"> Хардвер и периферни единици, машини за обработка на податоци, печатари, скенери и слично. </w:t>
      </w:r>
    </w:p>
    <w:p w:rsidR="00CA57DE" w:rsidRDefault="00CA57DE">
      <w:pPr>
        <w:spacing w:line="100" w:lineRule="atLeast"/>
        <w:jc w:val="both"/>
      </w:pP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0000"/>
  <w:defaultTabStop w:val="709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32C6A"/>
    <w:rsid w:val="0006581E"/>
    <w:rsid w:val="001002F0"/>
    <w:rsid w:val="00124FE8"/>
    <w:rsid w:val="00132C6A"/>
    <w:rsid w:val="001D1046"/>
    <w:rsid w:val="001E5ED1"/>
    <w:rsid w:val="002040CE"/>
    <w:rsid w:val="002175AD"/>
    <w:rsid w:val="004026A1"/>
    <w:rsid w:val="004A4F9F"/>
    <w:rsid w:val="004F6AA9"/>
    <w:rsid w:val="005038B1"/>
    <w:rsid w:val="005D3E5F"/>
    <w:rsid w:val="006B4C1D"/>
    <w:rsid w:val="006C273B"/>
    <w:rsid w:val="00707C33"/>
    <w:rsid w:val="00840C17"/>
    <w:rsid w:val="00855951"/>
    <w:rsid w:val="00876031"/>
    <w:rsid w:val="008B52C4"/>
    <w:rsid w:val="008D6914"/>
    <w:rsid w:val="00926FB7"/>
    <w:rsid w:val="009654B7"/>
    <w:rsid w:val="0099563A"/>
    <w:rsid w:val="009956E3"/>
    <w:rsid w:val="009E59BD"/>
    <w:rsid w:val="00A10508"/>
    <w:rsid w:val="00A45977"/>
    <w:rsid w:val="00AC64BC"/>
    <w:rsid w:val="00B1716F"/>
    <w:rsid w:val="00B33596"/>
    <w:rsid w:val="00C20CDC"/>
    <w:rsid w:val="00C47477"/>
    <w:rsid w:val="00C76C4E"/>
    <w:rsid w:val="00C80DE4"/>
    <w:rsid w:val="00CA57DE"/>
    <w:rsid w:val="00CD29C9"/>
    <w:rsid w:val="00CF2971"/>
    <w:rsid w:val="00CF6756"/>
    <w:rsid w:val="00D26962"/>
    <w:rsid w:val="00D31DD6"/>
    <w:rsid w:val="00D54748"/>
    <w:rsid w:val="00E5095B"/>
    <w:rsid w:val="00EE1B04"/>
    <w:rsid w:val="00F415B1"/>
    <w:rsid w:val="00F974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1DD6"/>
    <w:pPr>
      <w:widowControl w:val="0"/>
      <w:suppressAutoHyphens/>
    </w:pPr>
    <w:rPr>
      <w:rFonts w:eastAsia="SimSun" w:cs="Mangal"/>
      <w:kern w:val="1"/>
      <w:sz w:val="24"/>
      <w:szCs w:val="24"/>
      <w:lang w:val="mk-MK" w:eastAsia="zh-CN" w:bidi="hi-I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  <w:uiPriority w:val="99"/>
    <w:rsid w:val="00D31DD6"/>
  </w:style>
  <w:style w:type="character" w:customStyle="1" w:styleId="WW-Absatz-Standardschriftart">
    <w:name w:val="WW-Absatz-Standardschriftart"/>
    <w:uiPriority w:val="99"/>
    <w:rsid w:val="00D31DD6"/>
  </w:style>
  <w:style w:type="character" w:customStyle="1" w:styleId="WW-Absatz-Standardschriftart1">
    <w:name w:val="WW-Absatz-Standardschriftart1"/>
    <w:uiPriority w:val="99"/>
    <w:rsid w:val="00D31DD6"/>
  </w:style>
  <w:style w:type="character" w:customStyle="1" w:styleId="WW-Absatz-Standardschriftart11">
    <w:name w:val="WW-Absatz-Standardschriftart11"/>
    <w:uiPriority w:val="99"/>
    <w:rsid w:val="00D31DD6"/>
  </w:style>
  <w:style w:type="character" w:customStyle="1" w:styleId="WW-Absatz-Standardschriftart111">
    <w:name w:val="WW-Absatz-Standardschriftart111"/>
    <w:uiPriority w:val="99"/>
    <w:rsid w:val="00D31DD6"/>
  </w:style>
  <w:style w:type="character" w:customStyle="1" w:styleId="WW-Absatz-Standardschriftart1111">
    <w:name w:val="WW-Absatz-Standardschriftart1111"/>
    <w:uiPriority w:val="99"/>
    <w:rsid w:val="00D31DD6"/>
  </w:style>
  <w:style w:type="character" w:customStyle="1" w:styleId="WW-Absatz-Standardschriftart11111">
    <w:name w:val="WW-Absatz-Standardschriftart11111"/>
    <w:uiPriority w:val="99"/>
    <w:rsid w:val="00D31DD6"/>
  </w:style>
  <w:style w:type="character" w:customStyle="1" w:styleId="WW-Absatz-Standardschriftart111111">
    <w:name w:val="WW-Absatz-Standardschriftart111111"/>
    <w:uiPriority w:val="99"/>
    <w:rsid w:val="00D31DD6"/>
  </w:style>
  <w:style w:type="character" w:customStyle="1" w:styleId="WW-Absatz-Standardschriftart1111111">
    <w:name w:val="WW-Absatz-Standardschriftart1111111"/>
    <w:uiPriority w:val="99"/>
    <w:rsid w:val="00D31DD6"/>
  </w:style>
  <w:style w:type="character" w:customStyle="1" w:styleId="FootnoteCharacters">
    <w:name w:val="Footnote Characters"/>
    <w:uiPriority w:val="99"/>
    <w:rsid w:val="00D31DD6"/>
  </w:style>
  <w:style w:type="character" w:styleId="FootnoteReference">
    <w:name w:val="footnote reference"/>
    <w:basedOn w:val="DefaultParagraphFont"/>
    <w:uiPriority w:val="99"/>
    <w:rsid w:val="00D31DD6"/>
    <w:rPr>
      <w:rFonts w:cs="Times New Roman"/>
      <w:vertAlign w:val="superscript"/>
    </w:rPr>
  </w:style>
  <w:style w:type="character" w:styleId="EndnoteReference">
    <w:name w:val="endnote reference"/>
    <w:basedOn w:val="DefaultParagraphFont"/>
    <w:uiPriority w:val="99"/>
    <w:rsid w:val="00D31DD6"/>
    <w:rPr>
      <w:rFonts w:cs="Times New Roman"/>
      <w:vertAlign w:val="superscript"/>
    </w:rPr>
  </w:style>
  <w:style w:type="character" w:customStyle="1" w:styleId="EndnoteCharacters">
    <w:name w:val="Endnote Characters"/>
    <w:uiPriority w:val="99"/>
    <w:rsid w:val="00D31DD6"/>
  </w:style>
  <w:style w:type="paragraph" w:customStyle="1" w:styleId="Heading">
    <w:name w:val="Heading"/>
    <w:basedOn w:val="Normal"/>
    <w:next w:val="BodyText"/>
    <w:uiPriority w:val="99"/>
    <w:rsid w:val="00D31DD6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D31DD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D54748"/>
    <w:rPr>
      <w:rFonts w:eastAsia="SimSun" w:cs="Mangal"/>
      <w:kern w:val="1"/>
      <w:sz w:val="21"/>
      <w:szCs w:val="21"/>
      <w:lang w:eastAsia="zh-CN" w:bidi="hi-IN"/>
    </w:rPr>
  </w:style>
  <w:style w:type="paragraph" w:styleId="List">
    <w:name w:val="List"/>
    <w:basedOn w:val="BodyText"/>
    <w:uiPriority w:val="99"/>
    <w:rsid w:val="00D31DD6"/>
  </w:style>
  <w:style w:type="paragraph" w:styleId="Caption">
    <w:name w:val="caption"/>
    <w:basedOn w:val="Normal"/>
    <w:uiPriority w:val="99"/>
    <w:qFormat/>
    <w:rsid w:val="00D31DD6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uiPriority w:val="99"/>
    <w:rsid w:val="00D31DD6"/>
    <w:pPr>
      <w:suppressLineNumbers/>
    </w:pPr>
  </w:style>
  <w:style w:type="paragraph" w:customStyle="1" w:styleId="TableContents">
    <w:name w:val="Table Contents"/>
    <w:basedOn w:val="Normal"/>
    <w:uiPriority w:val="99"/>
    <w:rsid w:val="00D31DD6"/>
    <w:pPr>
      <w:suppressLineNumbers/>
    </w:pPr>
  </w:style>
  <w:style w:type="paragraph" w:styleId="CommentText">
    <w:name w:val="annotation text"/>
    <w:basedOn w:val="Normal"/>
    <w:link w:val="CommentTextChar"/>
    <w:uiPriority w:val="99"/>
    <w:rsid w:val="00D31DD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D54748"/>
    <w:rPr>
      <w:rFonts w:eastAsia="SimSun" w:cs="Mangal"/>
      <w:kern w:val="1"/>
      <w:sz w:val="18"/>
      <w:szCs w:val="18"/>
      <w:lang w:eastAsia="zh-CN" w:bidi="hi-IN"/>
    </w:rPr>
  </w:style>
  <w:style w:type="paragraph" w:styleId="BodyText2">
    <w:name w:val="Body Text 2"/>
    <w:basedOn w:val="Normal"/>
    <w:link w:val="BodyText2Char"/>
    <w:uiPriority w:val="99"/>
    <w:rsid w:val="00D31DD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D54748"/>
    <w:rPr>
      <w:rFonts w:eastAsia="SimSun" w:cs="Mangal"/>
      <w:kern w:val="1"/>
      <w:sz w:val="21"/>
      <w:szCs w:val="21"/>
      <w:lang w:eastAsia="zh-CN" w:bidi="hi-IN"/>
    </w:rPr>
  </w:style>
  <w:style w:type="paragraph" w:customStyle="1" w:styleId="IASBNormal">
    <w:name w:val="IASB Normal"/>
    <w:uiPriority w:val="99"/>
    <w:rsid w:val="00D31DD6"/>
    <w:pPr>
      <w:suppressAutoHyphens/>
      <w:spacing w:before="100" w:after="100"/>
      <w:jc w:val="both"/>
    </w:pPr>
    <w:rPr>
      <w:kern w:val="1"/>
      <w:sz w:val="19"/>
      <w:szCs w:val="20"/>
      <w:lang w:eastAsia="zh-CN"/>
    </w:rPr>
  </w:style>
  <w:style w:type="paragraph" w:customStyle="1" w:styleId="TableHeading">
    <w:name w:val="Table Heading"/>
    <w:basedOn w:val="TableContents"/>
    <w:uiPriority w:val="99"/>
    <w:rsid w:val="00D31DD6"/>
    <w:pPr>
      <w:jc w:val="center"/>
    </w:pPr>
    <w:rPr>
      <w:b/>
      <w:bCs/>
    </w:rPr>
  </w:style>
  <w:style w:type="paragraph" w:styleId="FootnoteText">
    <w:name w:val="footnote text"/>
    <w:basedOn w:val="Normal"/>
    <w:link w:val="FootnoteTextChar"/>
    <w:uiPriority w:val="99"/>
    <w:rsid w:val="00D31DD6"/>
    <w:pPr>
      <w:suppressLineNumbers/>
      <w:ind w:left="339" w:hanging="339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D54748"/>
    <w:rPr>
      <w:rFonts w:eastAsia="SimSun" w:cs="Mangal"/>
      <w:kern w:val="1"/>
      <w:sz w:val="18"/>
      <w:szCs w:val="18"/>
      <w:lang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15</TotalTime>
  <Pages>6</Pages>
  <Words>1480</Words>
  <Characters>8436</Characters>
  <Application>Microsoft Office Outlook</Application>
  <DocSecurity>0</DocSecurity>
  <Lines>0</Lines>
  <Paragraphs>0</Paragraphs>
  <ScaleCrop>false</ScaleCrop>
  <Company> 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Период</dc:title>
  <dc:subject/>
  <dc:creator>LOffice User</dc:creator>
  <cp:keywords/>
  <dc:description/>
  <cp:lastModifiedBy>Windows</cp:lastModifiedBy>
  <cp:revision>14</cp:revision>
  <cp:lastPrinted>2014-03-18T09:37:00Z</cp:lastPrinted>
  <dcterms:created xsi:type="dcterms:W3CDTF">2015-02-10T16:50:00Z</dcterms:created>
  <dcterms:modified xsi:type="dcterms:W3CDTF">2018-02-23T10:06:00Z</dcterms:modified>
</cp:coreProperties>
</file>